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C9A29" w14:textId="30DA4744" w:rsidR="00FC44D1" w:rsidRPr="003F1501" w:rsidRDefault="00FC44D1" w:rsidP="00FC44D1">
      <w:pPr>
        <w:jc w:val="center"/>
        <w:rPr>
          <w:rFonts w:ascii="Helvetica" w:hAnsi="Helvetica"/>
        </w:rPr>
      </w:pPr>
    </w:p>
    <w:p w14:paraId="4BB7F3BC" w14:textId="324A3F00" w:rsidR="00671BB8" w:rsidRPr="0026338B" w:rsidRDefault="00671BB8" w:rsidP="00671BB8">
      <w:pPr>
        <w:rPr>
          <w:rFonts w:ascii="Helvetica" w:hAnsi="Helvetica"/>
          <w:b/>
          <w:bCs/>
          <w:i/>
          <w:iCs/>
          <w:sz w:val="28"/>
          <w:szCs w:val="28"/>
        </w:rPr>
      </w:pPr>
      <w:r w:rsidRPr="0026338B">
        <w:rPr>
          <w:rFonts w:ascii="Helvetica" w:hAnsi="Helvetica"/>
          <w:b/>
          <w:bCs/>
          <w:i/>
          <w:iCs/>
          <w:sz w:val="28"/>
          <w:szCs w:val="28"/>
        </w:rPr>
        <w:t xml:space="preserve">Policy Type:  </w:t>
      </w:r>
      <w:r>
        <w:rPr>
          <w:rFonts w:ascii="Helvetica" w:hAnsi="Helvetica"/>
          <w:b/>
          <w:bCs/>
          <w:i/>
          <w:iCs/>
          <w:sz w:val="28"/>
          <w:szCs w:val="28"/>
        </w:rPr>
        <w:t>Results</w:t>
      </w:r>
      <w:r>
        <w:rPr>
          <w:rFonts w:ascii="Helvetica" w:hAnsi="Helvetica"/>
          <w:b/>
          <w:bCs/>
          <w:i/>
          <w:iCs/>
          <w:sz w:val="28"/>
          <w:szCs w:val="28"/>
        </w:rPr>
        <w:tab/>
      </w:r>
      <w:r>
        <w:rPr>
          <w:rFonts w:ascii="Helvetica" w:hAnsi="Helvetica"/>
          <w:b/>
          <w:bCs/>
          <w:i/>
          <w:iCs/>
          <w:sz w:val="28"/>
          <w:szCs w:val="28"/>
        </w:rPr>
        <w:tab/>
      </w:r>
      <w:r>
        <w:rPr>
          <w:rFonts w:ascii="Helvetica" w:hAnsi="Helvetica"/>
          <w:b/>
          <w:bCs/>
          <w:i/>
          <w:iCs/>
          <w:sz w:val="28"/>
          <w:szCs w:val="28"/>
        </w:rPr>
        <w:tab/>
      </w:r>
      <w:r>
        <w:rPr>
          <w:rFonts w:ascii="Helvetica" w:hAnsi="Helvetica"/>
          <w:b/>
          <w:bCs/>
          <w:i/>
          <w:iCs/>
          <w:sz w:val="28"/>
          <w:szCs w:val="28"/>
        </w:rPr>
        <w:tab/>
      </w:r>
      <w:r>
        <w:rPr>
          <w:rFonts w:ascii="Helvetica" w:hAnsi="Helvetica"/>
          <w:b/>
          <w:bCs/>
          <w:i/>
          <w:iCs/>
          <w:sz w:val="28"/>
          <w:szCs w:val="28"/>
        </w:rPr>
        <w:tab/>
      </w:r>
      <w:r>
        <w:rPr>
          <w:rFonts w:ascii="Helvetica" w:hAnsi="Helvetica"/>
          <w:b/>
          <w:bCs/>
          <w:i/>
          <w:iCs/>
          <w:sz w:val="28"/>
          <w:szCs w:val="28"/>
        </w:rPr>
        <w:tab/>
      </w:r>
      <w:r>
        <w:rPr>
          <w:rFonts w:ascii="Helvetica" w:hAnsi="Helvetica"/>
          <w:b/>
          <w:bCs/>
          <w:i/>
          <w:iCs/>
          <w:sz w:val="28"/>
          <w:szCs w:val="28"/>
        </w:rPr>
        <w:tab/>
      </w:r>
      <w:r>
        <w:rPr>
          <w:rFonts w:ascii="Helvetica" w:hAnsi="Helvetica"/>
          <w:b/>
          <w:bCs/>
          <w:i/>
          <w:iCs/>
          <w:sz w:val="28"/>
          <w:szCs w:val="28"/>
        </w:rPr>
        <w:tab/>
      </w:r>
      <w:r>
        <w:rPr>
          <w:rFonts w:ascii="Helvetica" w:hAnsi="Helvetica"/>
          <w:b/>
          <w:bCs/>
          <w:i/>
          <w:iCs/>
          <w:sz w:val="28"/>
          <w:szCs w:val="28"/>
        </w:rPr>
        <w:tab/>
        <w:t>R-1</w:t>
      </w:r>
    </w:p>
    <w:p w14:paraId="711548DA" w14:textId="77777777" w:rsidR="00E2427F" w:rsidRDefault="00E2427F" w:rsidP="00FC44D1">
      <w:pPr>
        <w:jc w:val="center"/>
        <w:rPr>
          <w:rFonts w:ascii="Helvetica" w:hAnsi="Helvetica"/>
        </w:rPr>
      </w:pPr>
    </w:p>
    <w:p w14:paraId="1B5C7E1E" w14:textId="77777777" w:rsidR="00671BB8" w:rsidRDefault="00671BB8" w:rsidP="00FC44D1">
      <w:pPr>
        <w:jc w:val="center"/>
        <w:rPr>
          <w:rFonts w:ascii="Helvetica" w:hAnsi="Helvetica"/>
          <w:b/>
          <w:bCs/>
          <w:sz w:val="28"/>
          <w:szCs w:val="28"/>
        </w:rPr>
      </w:pPr>
    </w:p>
    <w:p w14:paraId="14E2B6F4" w14:textId="465EFA19" w:rsidR="00FC44D1" w:rsidRPr="003F1501" w:rsidRDefault="00C0051E" w:rsidP="00FC44D1">
      <w:pPr>
        <w:jc w:val="center"/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>Mega Result</w:t>
      </w:r>
    </w:p>
    <w:p w14:paraId="4505368E" w14:textId="77777777" w:rsidR="006B51E9" w:rsidRDefault="006B51E9" w:rsidP="0026338B">
      <w:pPr>
        <w:spacing w:after="120"/>
        <w:rPr>
          <w:rFonts w:ascii="Helvetica" w:hAnsi="Helvetica"/>
          <w:b/>
          <w:bCs/>
          <w:sz w:val="22"/>
          <w:szCs w:val="22"/>
        </w:rPr>
      </w:pPr>
    </w:p>
    <w:p w14:paraId="7FCB3C2F" w14:textId="082F8B77" w:rsidR="00DA4061" w:rsidRDefault="00087D7D" w:rsidP="0026338B">
      <w:pPr>
        <w:spacing w:after="120"/>
        <w:rPr>
          <w:rFonts w:ascii="Helvetica" w:hAnsi="Helvetica"/>
          <w:b/>
          <w:bCs/>
          <w:sz w:val="22"/>
          <w:szCs w:val="22"/>
        </w:rPr>
      </w:pPr>
      <w:r w:rsidRPr="00087D7D">
        <w:rPr>
          <w:rFonts w:ascii="Helvetica" w:hAnsi="Helvetica"/>
          <w:b/>
          <w:bCs/>
          <w:sz w:val="22"/>
          <w:szCs w:val="22"/>
        </w:rPr>
        <w:t>Students will graduate inspired and fully prepared with the knowledge</w:t>
      </w:r>
      <w:r>
        <w:rPr>
          <w:rFonts w:ascii="Helvetica" w:hAnsi="Helvetica"/>
          <w:b/>
          <w:bCs/>
          <w:sz w:val="22"/>
          <w:szCs w:val="22"/>
        </w:rPr>
        <w:t xml:space="preserve">, </w:t>
      </w:r>
      <w:r w:rsidRPr="00087D7D">
        <w:rPr>
          <w:rFonts w:ascii="Helvetica" w:hAnsi="Helvetica"/>
          <w:b/>
          <w:bCs/>
          <w:sz w:val="22"/>
          <w:szCs w:val="22"/>
        </w:rPr>
        <w:t>skills</w:t>
      </w:r>
      <w:r w:rsidR="006B51E9">
        <w:rPr>
          <w:rFonts w:ascii="Helvetica" w:hAnsi="Helvetica"/>
          <w:b/>
          <w:bCs/>
          <w:sz w:val="22"/>
          <w:szCs w:val="22"/>
        </w:rPr>
        <w:t>,</w:t>
      </w:r>
      <w:r w:rsidRPr="00087D7D">
        <w:rPr>
          <w:rFonts w:ascii="Helvetica" w:hAnsi="Helvetica"/>
          <w:b/>
          <w:bCs/>
          <w:sz w:val="22"/>
          <w:szCs w:val="22"/>
        </w:rPr>
        <w:t xml:space="preserve"> </w:t>
      </w:r>
      <w:r>
        <w:rPr>
          <w:rFonts w:ascii="Helvetica" w:hAnsi="Helvetica"/>
          <w:b/>
          <w:bCs/>
          <w:sz w:val="22"/>
          <w:szCs w:val="22"/>
        </w:rPr>
        <w:t xml:space="preserve">and sense of personal responsibility </w:t>
      </w:r>
      <w:r w:rsidRPr="00087D7D">
        <w:rPr>
          <w:rFonts w:ascii="Helvetica" w:hAnsi="Helvetica"/>
          <w:b/>
          <w:bCs/>
          <w:sz w:val="22"/>
          <w:szCs w:val="22"/>
        </w:rPr>
        <w:t>necessary for success in continued education, work</w:t>
      </w:r>
      <w:r w:rsidR="006B51E9">
        <w:rPr>
          <w:rFonts w:ascii="Helvetica" w:hAnsi="Helvetica"/>
          <w:b/>
          <w:bCs/>
          <w:sz w:val="22"/>
          <w:szCs w:val="22"/>
        </w:rPr>
        <w:t>,</w:t>
      </w:r>
      <w:r w:rsidRPr="00087D7D">
        <w:rPr>
          <w:rFonts w:ascii="Helvetica" w:hAnsi="Helvetica"/>
          <w:b/>
          <w:bCs/>
          <w:sz w:val="22"/>
          <w:szCs w:val="22"/>
        </w:rPr>
        <w:t xml:space="preserve"> and life. </w:t>
      </w:r>
    </w:p>
    <w:p w14:paraId="5AD95E52" w14:textId="77777777" w:rsidR="008F2B42" w:rsidRDefault="008F2B42" w:rsidP="0026338B">
      <w:pPr>
        <w:spacing w:after="120"/>
        <w:rPr>
          <w:rFonts w:ascii="Helvetica" w:hAnsi="Helvetica"/>
          <w:b/>
          <w:bCs/>
          <w:sz w:val="22"/>
          <w:szCs w:val="22"/>
          <w:u w:val="single"/>
        </w:rPr>
      </w:pPr>
    </w:p>
    <w:p w14:paraId="58460F68" w14:textId="77777777" w:rsidR="008C4F13" w:rsidRDefault="008C4F13" w:rsidP="0026338B">
      <w:pPr>
        <w:spacing w:after="120"/>
        <w:rPr>
          <w:rFonts w:ascii="Helvetica" w:hAnsi="Helvetica"/>
          <w:b/>
          <w:bCs/>
          <w:sz w:val="22"/>
          <w:szCs w:val="22"/>
          <w:u w:val="single"/>
        </w:rPr>
      </w:pPr>
    </w:p>
    <w:p w14:paraId="4F44DD88" w14:textId="77777777" w:rsidR="00DA4061" w:rsidRPr="003F1501" w:rsidRDefault="00DA4061" w:rsidP="0026338B">
      <w:pPr>
        <w:spacing w:after="120"/>
        <w:rPr>
          <w:rFonts w:ascii="Helvetica" w:hAnsi="Helvetica"/>
          <w:sz w:val="22"/>
          <w:szCs w:val="22"/>
        </w:rPr>
      </w:pPr>
    </w:p>
    <w:p w14:paraId="1FF388AB" w14:textId="77777777" w:rsidR="00571A13" w:rsidRDefault="00571A13" w:rsidP="0026338B">
      <w:pPr>
        <w:spacing w:after="120"/>
        <w:rPr>
          <w:rFonts w:ascii="Helvetica" w:hAnsi="Helvetica"/>
          <w:sz w:val="22"/>
          <w:szCs w:val="22"/>
        </w:rPr>
      </w:pPr>
    </w:p>
    <w:p w14:paraId="5590AF0D" w14:textId="77777777" w:rsidR="0058236A" w:rsidRDefault="0058236A" w:rsidP="0026338B">
      <w:pPr>
        <w:spacing w:after="120"/>
        <w:rPr>
          <w:rFonts w:ascii="Helvetica" w:hAnsi="Helvetica"/>
          <w:sz w:val="22"/>
          <w:szCs w:val="22"/>
        </w:rPr>
      </w:pPr>
    </w:p>
    <w:p w14:paraId="345D148D" w14:textId="77777777" w:rsidR="0058236A" w:rsidRDefault="0058236A" w:rsidP="0026338B">
      <w:pPr>
        <w:spacing w:after="120"/>
        <w:rPr>
          <w:rFonts w:ascii="Helvetica" w:hAnsi="Helvetica"/>
          <w:sz w:val="22"/>
          <w:szCs w:val="22"/>
        </w:rPr>
      </w:pPr>
    </w:p>
    <w:p w14:paraId="42991973" w14:textId="77777777" w:rsidR="0058236A" w:rsidRDefault="0058236A" w:rsidP="0026338B">
      <w:pPr>
        <w:spacing w:after="120"/>
        <w:rPr>
          <w:rFonts w:ascii="Helvetica" w:hAnsi="Helvetica"/>
          <w:sz w:val="22"/>
          <w:szCs w:val="22"/>
        </w:rPr>
      </w:pPr>
    </w:p>
    <w:p w14:paraId="659D3846" w14:textId="77777777" w:rsidR="0058236A" w:rsidRDefault="0058236A" w:rsidP="0026338B">
      <w:pPr>
        <w:spacing w:after="120"/>
        <w:rPr>
          <w:rFonts w:ascii="Helvetica" w:hAnsi="Helvetica"/>
          <w:sz w:val="22"/>
          <w:szCs w:val="22"/>
        </w:rPr>
      </w:pPr>
    </w:p>
    <w:p w14:paraId="1032CE7A" w14:textId="77777777" w:rsidR="0058236A" w:rsidRDefault="0058236A" w:rsidP="0026338B">
      <w:pPr>
        <w:spacing w:after="120"/>
        <w:rPr>
          <w:rFonts w:ascii="Helvetica" w:hAnsi="Helvetica"/>
          <w:sz w:val="22"/>
          <w:szCs w:val="22"/>
        </w:rPr>
      </w:pPr>
    </w:p>
    <w:p w14:paraId="7CE736EA" w14:textId="77777777" w:rsidR="0058236A" w:rsidRDefault="0058236A" w:rsidP="0026338B">
      <w:pPr>
        <w:spacing w:after="120"/>
        <w:rPr>
          <w:rFonts w:ascii="Helvetica" w:hAnsi="Helvetica"/>
          <w:sz w:val="22"/>
          <w:szCs w:val="22"/>
        </w:rPr>
      </w:pPr>
    </w:p>
    <w:p w14:paraId="299E5D37" w14:textId="77777777" w:rsidR="0058236A" w:rsidRDefault="0058236A" w:rsidP="0026338B">
      <w:pPr>
        <w:spacing w:after="120"/>
        <w:rPr>
          <w:rFonts w:ascii="Helvetica" w:hAnsi="Helvetica"/>
          <w:sz w:val="22"/>
          <w:szCs w:val="22"/>
        </w:rPr>
      </w:pPr>
    </w:p>
    <w:p w14:paraId="07EB475A" w14:textId="77777777" w:rsidR="00671BB8" w:rsidRDefault="00671BB8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3A3E7FC5" w14:textId="77777777" w:rsidR="00671BB8" w:rsidRDefault="00671BB8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62D7484E" w14:textId="77777777" w:rsidR="00671BB8" w:rsidRDefault="00671BB8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5088090D" w14:textId="77777777" w:rsidR="001D690A" w:rsidRDefault="001D690A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01921ABF" w14:textId="77777777" w:rsidR="001D690A" w:rsidRDefault="001D690A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1CC34740" w14:textId="77777777" w:rsidR="001D690A" w:rsidRDefault="001D690A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7D821524" w14:textId="77777777" w:rsidR="001D690A" w:rsidRDefault="001D690A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6A5C7601" w14:textId="77777777" w:rsidR="001D690A" w:rsidRDefault="001D690A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2E7B62EF" w14:textId="77777777" w:rsidR="001D690A" w:rsidRDefault="001D690A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69050288" w14:textId="77777777" w:rsidR="001D690A" w:rsidRDefault="001D690A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0D94DE0F" w14:textId="77777777" w:rsidR="001D690A" w:rsidRDefault="001D690A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5A612700" w14:textId="77777777" w:rsidR="001D690A" w:rsidRDefault="001D690A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20A797B4" w14:textId="77777777" w:rsidR="001D690A" w:rsidRDefault="001D690A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0A92C4E8" w14:textId="5C22085C" w:rsidR="00671BB8" w:rsidRPr="00C66AA4" w:rsidRDefault="00671BB8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  <w:r w:rsidRPr="00C66AA4">
        <w:rPr>
          <w:rFonts w:ascii="Helvetica" w:hAnsi="Helvetica"/>
          <w:sz w:val="20"/>
        </w:rPr>
        <w:t>Adopted:</w:t>
      </w:r>
    </w:p>
    <w:p w14:paraId="3B98B619" w14:textId="77777777" w:rsidR="00671BB8" w:rsidRPr="00C66AA4" w:rsidRDefault="00671BB8" w:rsidP="00671BB8">
      <w:pPr>
        <w:tabs>
          <w:tab w:val="left" w:pos="270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b/>
          <w:i/>
          <w:sz w:val="20"/>
        </w:rPr>
      </w:pPr>
    </w:p>
    <w:p w14:paraId="6C8EB14D" w14:textId="3324CB30" w:rsidR="00671BB8" w:rsidRPr="00C66AA4" w:rsidRDefault="00671BB8" w:rsidP="00671BB8">
      <w:pPr>
        <w:tabs>
          <w:tab w:val="left" w:pos="270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b/>
          <w:i/>
          <w:sz w:val="20"/>
        </w:rPr>
      </w:pPr>
      <w:r w:rsidRPr="00C66AA4">
        <w:rPr>
          <w:rFonts w:ascii="Helvetica" w:hAnsi="Helvetica"/>
          <w:b/>
          <w:i/>
          <w:sz w:val="20"/>
        </w:rPr>
        <w:t>Monitoring Method:</w:t>
      </w:r>
      <w:r w:rsidR="00490E8D">
        <w:rPr>
          <w:rFonts w:ascii="Helvetica" w:hAnsi="Helvetica"/>
          <w:b/>
          <w:i/>
          <w:sz w:val="20"/>
        </w:rPr>
        <w:t xml:space="preserve"> Internal Report</w:t>
      </w:r>
      <w:r w:rsidRPr="00C66AA4">
        <w:rPr>
          <w:rFonts w:ascii="Helvetica" w:hAnsi="Helvetica"/>
          <w:b/>
          <w:i/>
          <w:sz w:val="20"/>
        </w:rPr>
        <w:tab/>
      </w:r>
    </w:p>
    <w:p w14:paraId="3934B71B" w14:textId="442A9671" w:rsidR="00671BB8" w:rsidRPr="00C66AA4" w:rsidRDefault="00671BB8" w:rsidP="00671BB8">
      <w:pPr>
        <w:tabs>
          <w:tab w:val="left" w:pos="270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b/>
          <w:i/>
          <w:sz w:val="20"/>
        </w:rPr>
      </w:pPr>
      <w:r w:rsidRPr="00C66AA4">
        <w:rPr>
          <w:rFonts w:ascii="Helvetica" w:hAnsi="Helvetica"/>
          <w:b/>
          <w:i/>
          <w:sz w:val="20"/>
        </w:rPr>
        <w:t>Monitoring Frequency:</w:t>
      </w:r>
      <w:r w:rsidR="000102F1">
        <w:rPr>
          <w:rFonts w:ascii="Helvetica" w:hAnsi="Helvetica"/>
          <w:b/>
          <w:i/>
          <w:sz w:val="20"/>
        </w:rPr>
        <w:t xml:space="preserve">  </w:t>
      </w:r>
      <w:r w:rsidRPr="00C66AA4">
        <w:rPr>
          <w:rFonts w:ascii="Helvetica" w:hAnsi="Helvetica"/>
          <w:b/>
          <w:i/>
          <w:sz w:val="20"/>
        </w:rPr>
        <w:t xml:space="preserve">Annually  </w:t>
      </w:r>
    </w:p>
    <w:p w14:paraId="36616272" w14:textId="77777777" w:rsidR="00671BB8" w:rsidRPr="00C66AA4" w:rsidRDefault="00671BB8" w:rsidP="00671BB8">
      <w:pPr>
        <w:tabs>
          <w:tab w:val="left" w:pos="360"/>
          <w:tab w:val="left" w:pos="720"/>
          <w:tab w:val="left" w:pos="18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510A8EDF" w14:textId="77777777" w:rsidR="00671BB8" w:rsidRPr="00C66AA4" w:rsidRDefault="00671BB8" w:rsidP="00671BB8">
      <w:pPr>
        <w:tabs>
          <w:tab w:val="left" w:pos="360"/>
          <w:tab w:val="left" w:pos="720"/>
          <w:tab w:val="left" w:pos="18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 w:cs="Helvetica"/>
          <w:sz w:val="20"/>
        </w:rPr>
      </w:pPr>
      <w:r>
        <w:rPr>
          <w:rFonts w:ascii="Helvetica" w:hAnsi="Helvetica" w:cs="Helvetica"/>
          <w:sz w:val="20"/>
        </w:rPr>
        <w:t xml:space="preserve">Williston Basin School District 7 </w:t>
      </w:r>
      <w:r w:rsidRPr="00C66AA4">
        <w:rPr>
          <w:rFonts w:ascii="Helvetica" w:hAnsi="Helvetica" w:cs="Helvetica"/>
          <w:sz w:val="20"/>
        </w:rPr>
        <w:t>Board of Education</w:t>
      </w:r>
    </w:p>
    <w:p w14:paraId="1D17EA97" w14:textId="77777777" w:rsidR="00671BB8" w:rsidRPr="00C66AA4" w:rsidRDefault="00671BB8" w:rsidP="00671BB8">
      <w:pPr>
        <w:tabs>
          <w:tab w:val="left" w:pos="360"/>
          <w:tab w:val="left" w:pos="720"/>
          <w:tab w:val="left" w:pos="18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398F53B6" w14:textId="77777777" w:rsidR="00671BB8" w:rsidRDefault="00671BB8" w:rsidP="00671BB8">
      <w:pPr>
        <w:tabs>
          <w:tab w:val="left" w:pos="360"/>
          <w:tab w:val="left" w:pos="720"/>
          <w:tab w:val="left" w:pos="18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  <w:r w:rsidRPr="00C66AA4">
        <w:rPr>
          <w:rFonts w:ascii="Helvetica" w:hAnsi="Helvetica"/>
          <w:sz w:val="20"/>
        </w:rPr>
        <w:t>AGI Aspen Group International LLC ©</w:t>
      </w:r>
    </w:p>
    <w:p w14:paraId="15B16486" w14:textId="77777777" w:rsidR="0058236A" w:rsidRDefault="0058236A" w:rsidP="0026338B">
      <w:pPr>
        <w:spacing w:after="120"/>
        <w:rPr>
          <w:rFonts w:ascii="Helvetica" w:hAnsi="Helvetica"/>
          <w:sz w:val="22"/>
          <w:szCs w:val="22"/>
        </w:rPr>
      </w:pPr>
    </w:p>
    <w:p w14:paraId="71FFF715" w14:textId="77777777" w:rsidR="0058236A" w:rsidRDefault="0058236A" w:rsidP="0026338B">
      <w:pPr>
        <w:spacing w:after="120"/>
        <w:rPr>
          <w:rFonts w:ascii="Helvetica" w:hAnsi="Helvetica"/>
          <w:sz w:val="22"/>
          <w:szCs w:val="22"/>
        </w:rPr>
      </w:pPr>
    </w:p>
    <w:p w14:paraId="655FC35B" w14:textId="2DC1892C" w:rsidR="00671BB8" w:rsidRPr="0026338B" w:rsidRDefault="00671BB8" w:rsidP="00671BB8">
      <w:pPr>
        <w:rPr>
          <w:rFonts w:ascii="Helvetica" w:hAnsi="Helvetica"/>
          <w:b/>
          <w:bCs/>
          <w:i/>
          <w:iCs/>
          <w:sz w:val="28"/>
          <w:szCs w:val="28"/>
        </w:rPr>
      </w:pPr>
      <w:r w:rsidRPr="0026338B">
        <w:rPr>
          <w:rFonts w:ascii="Helvetica" w:hAnsi="Helvetica"/>
          <w:b/>
          <w:bCs/>
          <w:i/>
          <w:iCs/>
          <w:sz w:val="28"/>
          <w:szCs w:val="28"/>
        </w:rPr>
        <w:lastRenderedPageBreak/>
        <w:t xml:space="preserve">Policy Type:  </w:t>
      </w:r>
      <w:r>
        <w:rPr>
          <w:rFonts w:ascii="Helvetica" w:hAnsi="Helvetica"/>
          <w:b/>
          <w:bCs/>
          <w:i/>
          <w:iCs/>
          <w:sz w:val="28"/>
          <w:szCs w:val="28"/>
        </w:rPr>
        <w:t>Results</w:t>
      </w:r>
      <w:r>
        <w:rPr>
          <w:rFonts w:ascii="Helvetica" w:hAnsi="Helvetica"/>
          <w:b/>
          <w:bCs/>
          <w:i/>
          <w:iCs/>
          <w:sz w:val="28"/>
          <w:szCs w:val="28"/>
        </w:rPr>
        <w:tab/>
      </w:r>
      <w:r>
        <w:rPr>
          <w:rFonts w:ascii="Helvetica" w:hAnsi="Helvetica"/>
          <w:b/>
          <w:bCs/>
          <w:i/>
          <w:iCs/>
          <w:sz w:val="28"/>
          <w:szCs w:val="28"/>
        </w:rPr>
        <w:tab/>
      </w:r>
      <w:r>
        <w:rPr>
          <w:rFonts w:ascii="Helvetica" w:hAnsi="Helvetica"/>
          <w:b/>
          <w:bCs/>
          <w:i/>
          <w:iCs/>
          <w:sz w:val="28"/>
          <w:szCs w:val="28"/>
        </w:rPr>
        <w:tab/>
      </w:r>
      <w:r>
        <w:rPr>
          <w:rFonts w:ascii="Helvetica" w:hAnsi="Helvetica"/>
          <w:b/>
          <w:bCs/>
          <w:i/>
          <w:iCs/>
          <w:sz w:val="28"/>
          <w:szCs w:val="28"/>
        </w:rPr>
        <w:tab/>
      </w:r>
      <w:r>
        <w:rPr>
          <w:rFonts w:ascii="Helvetica" w:hAnsi="Helvetica"/>
          <w:b/>
          <w:bCs/>
          <w:i/>
          <w:iCs/>
          <w:sz w:val="28"/>
          <w:szCs w:val="28"/>
        </w:rPr>
        <w:tab/>
      </w:r>
      <w:r>
        <w:rPr>
          <w:rFonts w:ascii="Helvetica" w:hAnsi="Helvetica"/>
          <w:b/>
          <w:bCs/>
          <w:i/>
          <w:iCs/>
          <w:sz w:val="28"/>
          <w:szCs w:val="28"/>
        </w:rPr>
        <w:tab/>
      </w:r>
      <w:r>
        <w:rPr>
          <w:rFonts w:ascii="Helvetica" w:hAnsi="Helvetica"/>
          <w:b/>
          <w:bCs/>
          <w:i/>
          <w:iCs/>
          <w:sz w:val="28"/>
          <w:szCs w:val="28"/>
        </w:rPr>
        <w:tab/>
      </w:r>
      <w:r>
        <w:rPr>
          <w:rFonts w:ascii="Helvetica" w:hAnsi="Helvetica"/>
          <w:b/>
          <w:bCs/>
          <w:i/>
          <w:iCs/>
          <w:sz w:val="28"/>
          <w:szCs w:val="28"/>
        </w:rPr>
        <w:tab/>
      </w:r>
      <w:r>
        <w:rPr>
          <w:rFonts w:ascii="Helvetica" w:hAnsi="Helvetica"/>
          <w:b/>
          <w:bCs/>
          <w:i/>
          <w:iCs/>
          <w:sz w:val="28"/>
          <w:szCs w:val="28"/>
        </w:rPr>
        <w:tab/>
        <w:t>R-2</w:t>
      </w:r>
    </w:p>
    <w:p w14:paraId="4CB94D37" w14:textId="77777777" w:rsidR="00671BB8" w:rsidRDefault="00671BB8" w:rsidP="00571A13">
      <w:pPr>
        <w:jc w:val="center"/>
        <w:rPr>
          <w:rFonts w:ascii="Helvetica" w:hAnsi="Helvetica"/>
          <w:b/>
          <w:bCs/>
          <w:sz w:val="28"/>
          <w:szCs w:val="28"/>
        </w:rPr>
      </w:pPr>
    </w:p>
    <w:p w14:paraId="0F6B52ED" w14:textId="77777777" w:rsidR="00671BB8" w:rsidRDefault="00671BB8" w:rsidP="00571A13">
      <w:pPr>
        <w:jc w:val="center"/>
        <w:rPr>
          <w:rFonts w:ascii="Helvetica" w:hAnsi="Helvetica"/>
          <w:b/>
          <w:bCs/>
          <w:sz w:val="28"/>
          <w:szCs w:val="28"/>
        </w:rPr>
      </w:pPr>
    </w:p>
    <w:p w14:paraId="5CCECEED" w14:textId="7BD4025B" w:rsidR="00571A13" w:rsidRPr="003F1501" w:rsidRDefault="00571A13" w:rsidP="00571A13">
      <w:pPr>
        <w:jc w:val="center"/>
        <w:rPr>
          <w:rFonts w:ascii="Helvetica" w:hAnsi="Helvetica"/>
          <w:b/>
          <w:bCs/>
          <w:sz w:val="28"/>
          <w:szCs w:val="28"/>
        </w:rPr>
      </w:pPr>
      <w:r w:rsidRPr="003F1501">
        <w:rPr>
          <w:rFonts w:ascii="Helvetica" w:hAnsi="Helvetica"/>
          <w:b/>
          <w:bCs/>
          <w:sz w:val="28"/>
          <w:szCs w:val="28"/>
        </w:rPr>
        <w:t>Academic Achievement</w:t>
      </w:r>
    </w:p>
    <w:p w14:paraId="04E54CE4" w14:textId="77777777" w:rsidR="00571A13" w:rsidRDefault="00571A13" w:rsidP="00571A13">
      <w:pPr>
        <w:jc w:val="center"/>
        <w:rPr>
          <w:rFonts w:ascii="Helvetica" w:hAnsi="Helvetica"/>
        </w:rPr>
      </w:pPr>
    </w:p>
    <w:p w14:paraId="750F114C" w14:textId="77777777" w:rsidR="00087D7D" w:rsidRPr="003F1501" w:rsidRDefault="00087D7D" w:rsidP="00087D7D">
      <w:pPr>
        <w:rPr>
          <w:rFonts w:ascii="Helvetica" w:hAnsi="Helvetica"/>
        </w:rPr>
      </w:pPr>
    </w:p>
    <w:p w14:paraId="333D54E5" w14:textId="7C9E41A4" w:rsidR="00086D3E" w:rsidRDefault="00086D3E" w:rsidP="00086D3E">
      <w:pPr>
        <w:spacing w:after="60" w:line="276" w:lineRule="auto"/>
        <w:rPr>
          <w:rFonts w:ascii="Helvetica" w:hAnsi="Helvetica"/>
          <w:sz w:val="22"/>
          <w:szCs w:val="22"/>
        </w:rPr>
      </w:pPr>
      <w:r>
        <w:rPr>
          <w:rFonts w:ascii="Helvetica" w:hAnsi="Helvetica"/>
          <w:sz w:val="22"/>
          <w:szCs w:val="22"/>
        </w:rPr>
        <w:t xml:space="preserve">Each student will </w:t>
      </w:r>
      <w:r w:rsidR="001D690A">
        <w:rPr>
          <w:rFonts w:ascii="Helvetica" w:hAnsi="Helvetica"/>
          <w:sz w:val="22"/>
          <w:szCs w:val="22"/>
        </w:rPr>
        <w:t>achieve at individually and appropriately challenging levels to meet or exceed their personal academic goals.</w:t>
      </w:r>
    </w:p>
    <w:p w14:paraId="52EE9D59" w14:textId="77777777" w:rsidR="00086D3E" w:rsidRDefault="00086D3E" w:rsidP="00086D3E">
      <w:pPr>
        <w:spacing w:after="60" w:line="276" w:lineRule="auto"/>
        <w:rPr>
          <w:rFonts w:ascii="Helvetica" w:hAnsi="Helvetica"/>
          <w:sz w:val="22"/>
          <w:szCs w:val="22"/>
        </w:rPr>
      </w:pPr>
    </w:p>
    <w:p w14:paraId="2717361A" w14:textId="77777777" w:rsidR="00086D3E" w:rsidRDefault="00086D3E" w:rsidP="00086D3E">
      <w:pPr>
        <w:spacing w:after="60" w:line="276" w:lineRule="auto"/>
        <w:rPr>
          <w:rFonts w:ascii="Helvetica" w:hAnsi="Helvetica"/>
          <w:sz w:val="22"/>
          <w:szCs w:val="22"/>
        </w:rPr>
      </w:pPr>
      <w:r>
        <w:rPr>
          <w:rFonts w:ascii="Helvetica" w:hAnsi="Helvetica"/>
          <w:sz w:val="22"/>
          <w:szCs w:val="22"/>
        </w:rPr>
        <w:t>Accordingly, each student will:</w:t>
      </w:r>
    </w:p>
    <w:p w14:paraId="376E6B29" w14:textId="77777777" w:rsidR="001D690A" w:rsidRDefault="001D690A" w:rsidP="00086D3E">
      <w:pPr>
        <w:spacing w:after="60" w:line="276" w:lineRule="auto"/>
        <w:rPr>
          <w:rFonts w:ascii="Helvetica" w:hAnsi="Helvetica"/>
          <w:sz w:val="22"/>
          <w:szCs w:val="22"/>
        </w:rPr>
      </w:pPr>
    </w:p>
    <w:p w14:paraId="23A7D922" w14:textId="609AD443" w:rsidR="001D690A" w:rsidRDefault="001D690A" w:rsidP="001D690A">
      <w:pPr>
        <w:pStyle w:val="ListParagraph"/>
        <w:numPr>
          <w:ilvl w:val="0"/>
          <w:numId w:val="23"/>
        </w:numPr>
        <w:spacing w:after="60" w:line="276" w:lineRule="auto"/>
        <w:rPr>
          <w:rFonts w:ascii="Helvetica" w:hAnsi="Helvetica"/>
          <w:sz w:val="22"/>
          <w:szCs w:val="22"/>
        </w:rPr>
      </w:pPr>
      <w:r>
        <w:rPr>
          <w:rFonts w:ascii="Helvetica" w:hAnsi="Helvetica"/>
          <w:sz w:val="22"/>
          <w:szCs w:val="22"/>
        </w:rPr>
        <w:t xml:space="preserve"> Demonstrate growth and proficiency in the following disciplines:</w:t>
      </w:r>
    </w:p>
    <w:p w14:paraId="6B7FC553" w14:textId="77777777" w:rsidR="004B7BC2" w:rsidRDefault="004B7BC2" w:rsidP="004B7BC2">
      <w:pPr>
        <w:pStyle w:val="ListParagraph"/>
        <w:spacing w:after="60" w:line="276" w:lineRule="auto"/>
        <w:rPr>
          <w:rFonts w:ascii="Helvetica" w:hAnsi="Helvetica"/>
          <w:sz w:val="22"/>
          <w:szCs w:val="22"/>
        </w:rPr>
      </w:pPr>
    </w:p>
    <w:p w14:paraId="408343F5" w14:textId="64EB134D" w:rsidR="00086D3E" w:rsidRPr="004B7BC2" w:rsidRDefault="004B7BC2" w:rsidP="004B7BC2">
      <w:pPr>
        <w:pStyle w:val="ListParagraph"/>
        <w:numPr>
          <w:ilvl w:val="0"/>
          <w:numId w:val="25"/>
        </w:numPr>
        <w:spacing w:after="60" w:line="276" w:lineRule="auto"/>
        <w:rPr>
          <w:rFonts w:ascii="Helvetica" w:hAnsi="Helvetica"/>
          <w:sz w:val="22"/>
          <w:szCs w:val="22"/>
        </w:rPr>
      </w:pPr>
      <w:r w:rsidRPr="004B7BC2">
        <w:rPr>
          <w:rFonts w:ascii="Helvetica" w:hAnsi="Helvetica"/>
          <w:sz w:val="22"/>
          <w:szCs w:val="22"/>
        </w:rPr>
        <w:t>Health and Physical Education</w:t>
      </w:r>
    </w:p>
    <w:p w14:paraId="6656E125" w14:textId="6D0400B5" w:rsidR="00086D3E" w:rsidRPr="004B7BC2" w:rsidRDefault="00086D3E" w:rsidP="004B7BC2">
      <w:pPr>
        <w:pStyle w:val="ListParagraph"/>
        <w:numPr>
          <w:ilvl w:val="0"/>
          <w:numId w:val="25"/>
        </w:numPr>
        <w:spacing w:after="60" w:line="276" w:lineRule="auto"/>
        <w:rPr>
          <w:rFonts w:ascii="Helvetica" w:hAnsi="Helvetica"/>
          <w:sz w:val="22"/>
          <w:szCs w:val="22"/>
        </w:rPr>
      </w:pPr>
      <w:r w:rsidRPr="004B7BC2">
        <w:rPr>
          <w:rFonts w:ascii="Helvetica" w:hAnsi="Helvetica"/>
          <w:sz w:val="22"/>
          <w:szCs w:val="22"/>
        </w:rPr>
        <w:t>Language (reading, writing, speaking, listening)</w:t>
      </w:r>
    </w:p>
    <w:p w14:paraId="2E08317E" w14:textId="77777777" w:rsidR="00086D3E" w:rsidRPr="004B7BC2" w:rsidRDefault="00086D3E" w:rsidP="004B7BC2">
      <w:pPr>
        <w:pStyle w:val="ListParagraph"/>
        <w:numPr>
          <w:ilvl w:val="0"/>
          <w:numId w:val="25"/>
        </w:numPr>
        <w:spacing w:after="60" w:line="276" w:lineRule="auto"/>
        <w:rPr>
          <w:rFonts w:ascii="Helvetica" w:hAnsi="Helvetica"/>
          <w:sz w:val="22"/>
          <w:szCs w:val="22"/>
        </w:rPr>
      </w:pPr>
      <w:r w:rsidRPr="004B7BC2">
        <w:rPr>
          <w:rFonts w:ascii="Helvetica" w:hAnsi="Helvetica"/>
          <w:sz w:val="22"/>
          <w:szCs w:val="22"/>
        </w:rPr>
        <w:t>Mathematics</w:t>
      </w:r>
    </w:p>
    <w:p w14:paraId="0B5F7B94" w14:textId="77777777" w:rsidR="00086D3E" w:rsidRPr="004B7BC2" w:rsidRDefault="00086D3E" w:rsidP="004B7BC2">
      <w:pPr>
        <w:pStyle w:val="ListParagraph"/>
        <w:numPr>
          <w:ilvl w:val="0"/>
          <w:numId w:val="25"/>
        </w:numPr>
        <w:spacing w:after="60" w:line="276" w:lineRule="auto"/>
        <w:rPr>
          <w:rFonts w:ascii="Helvetica" w:hAnsi="Helvetica"/>
          <w:sz w:val="22"/>
          <w:szCs w:val="22"/>
        </w:rPr>
      </w:pPr>
      <w:r w:rsidRPr="004B7BC2">
        <w:rPr>
          <w:rFonts w:ascii="Helvetica" w:hAnsi="Helvetica"/>
          <w:sz w:val="22"/>
          <w:szCs w:val="22"/>
        </w:rPr>
        <w:t>Sciences</w:t>
      </w:r>
    </w:p>
    <w:p w14:paraId="69149735" w14:textId="6E797B03" w:rsidR="00086D3E" w:rsidRPr="004B7BC2" w:rsidRDefault="00086D3E" w:rsidP="004B7BC2">
      <w:pPr>
        <w:pStyle w:val="ListParagraph"/>
        <w:numPr>
          <w:ilvl w:val="0"/>
          <w:numId w:val="25"/>
        </w:numPr>
        <w:spacing w:after="60" w:line="276" w:lineRule="auto"/>
        <w:rPr>
          <w:rFonts w:ascii="Helvetica" w:hAnsi="Helvetica"/>
          <w:sz w:val="22"/>
          <w:szCs w:val="22"/>
        </w:rPr>
      </w:pPr>
      <w:r w:rsidRPr="004B7BC2">
        <w:rPr>
          <w:rFonts w:ascii="Helvetica" w:hAnsi="Helvetica"/>
          <w:sz w:val="22"/>
          <w:szCs w:val="22"/>
        </w:rPr>
        <w:t>Social Studies (history, civics, economics, financial literacy)</w:t>
      </w:r>
    </w:p>
    <w:p w14:paraId="55F9C02B" w14:textId="77777777" w:rsidR="00086D3E" w:rsidRDefault="00086D3E" w:rsidP="00086D3E">
      <w:pPr>
        <w:pStyle w:val="ListParagraph"/>
        <w:spacing w:after="60" w:line="276" w:lineRule="auto"/>
        <w:ind w:left="504"/>
        <w:contextualSpacing w:val="0"/>
        <w:rPr>
          <w:rFonts w:ascii="Helvetica" w:hAnsi="Helvetica"/>
          <w:sz w:val="22"/>
          <w:szCs w:val="22"/>
        </w:rPr>
      </w:pPr>
    </w:p>
    <w:p w14:paraId="694E0B62" w14:textId="069F440D" w:rsidR="00086D3E" w:rsidRPr="004B7BC2" w:rsidRDefault="00086D3E" w:rsidP="004B7BC2">
      <w:pPr>
        <w:pStyle w:val="ListParagraph"/>
        <w:numPr>
          <w:ilvl w:val="0"/>
          <w:numId w:val="23"/>
        </w:numPr>
        <w:spacing w:after="60" w:line="276" w:lineRule="auto"/>
        <w:rPr>
          <w:rFonts w:ascii="Helvetica" w:hAnsi="Helvetica"/>
          <w:sz w:val="22"/>
          <w:szCs w:val="22"/>
        </w:rPr>
      </w:pPr>
      <w:r w:rsidRPr="004B7BC2">
        <w:rPr>
          <w:rFonts w:ascii="Helvetica" w:hAnsi="Helvetica"/>
          <w:sz w:val="22"/>
          <w:szCs w:val="22"/>
        </w:rPr>
        <w:t xml:space="preserve">Acquire the academic competencies needed to achieve their personal goals in:  </w:t>
      </w:r>
    </w:p>
    <w:p w14:paraId="1A40430F" w14:textId="77777777" w:rsidR="004B7BC2" w:rsidRDefault="004B7BC2" w:rsidP="004B7BC2">
      <w:pPr>
        <w:spacing w:after="60" w:line="276" w:lineRule="auto"/>
        <w:ind w:left="504"/>
        <w:rPr>
          <w:rFonts w:ascii="Helvetica" w:hAnsi="Helvetica"/>
          <w:sz w:val="22"/>
          <w:szCs w:val="22"/>
        </w:rPr>
      </w:pPr>
    </w:p>
    <w:p w14:paraId="72179FAA" w14:textId="274EEF54" w:rsidR="00086D3E" w:rsidRPr="004B7BC2" w:rsidRDefault="00086D3E" w:rsidP="004B7BC2">
      <w:pPr>
        <w:pStyle w:val="ListParagraph"/>
        <w:numPr>
          <w:ilvl w:val="0"/>
          <w:numId w:val="27"/>
        </w:numPr>
        <w:spacing w:after="60" w:line="276" w:lineRule="auto"/>
        <w:rPr>
          <w:rFonts w:ascii="Helvetica" w:hAnsi="Helvetica"/>
          <w:sz w:val="22"/>
          <w:szCs w:val="22"/>
        </w:rPr>
      </w:pPr>
      <w:r w:rsidRPr="004B7BC2">
        <w:rPr>
          <w:rFonts w:ascii="Helvetica" w:hAnsi="Helvetica"/>
          <w:sz w:val="22"/>
          <w:szCs w:val="22"/>
        </w:rPr>
        <w:t>Career and Technical Education</w:t>
      </w:r>
    </w:p>
    <w:p w14:paraId="549D54B3" w14:textId="77777777" w:rsidR="00086D3E" w:rsidRPr="004B7BC2" w:rsidRDefault="00086D3E" w:rsidP="004B7BC2">
      <w:pPr>
        <w:pStyle w:val="ListParagraph"/>
        <w:numPr>
          <w:ilvl w:val="0"/>
          <w:numId w:val="27"/>
        </w:numPr>
        <w:spacing w:after="60" w:line="276" w:lineRule="auto"/>
        <w:rPr>
          <w:rFonts w:ascii="Helvetica" w:hAnsi="Helvetica"/>
          <w:sz w:val="22"/>
          <w:szCs w:val="22"/>
        </w:rPr>
      </w:pPr>
      <w:r w:rsidRPr="004B7BC2">
        <w:rPr>
          <w:rFonts w:ascii="Helvetica" w:hAnsi="Helvetica"/>
          <w:sz w:val="22"/>
          <w:szCs w:val="22"/>
        </w:rPr>
        <w:t>Creative and Performing Arts</w:t>
      </w:r>
    </w:p>
    <w:p w14:paraId="1DDC4BA6" w14:textId="77777777" w:rsidR="004B7BC2" w:rsidRPr="004B7BC2" w:rsidRDefault="004B7BC2" w:rsidP="004B7BC2">
      <w:pPr>
        <w:pStyle w:val="ListParagraph"/>
        <w:numPr>
          <w:ilvl w:val="0"/>
          <w:numId w:val="27"/>
        </w:numPr>
        <w:spacing w:after="60" w:line="276" w:lineRule="auto"/>
        <w:rPr>
          <w:rFonts w:ascii="Helvetica" w:hAnsi="Helvetica"/>
          <w:sz w:val="22"/>
          <w:szCs w:val="22"/>
        </w:rPr>
      </w:pPr>
      <w:r w:rsidRPr="004B7BC2">
        <w:rPr>
          <w:rFonts w:ascii="Helvetica" w:hAnsi="Helvetica"/>
          <w:sz w:val="22"/>
          <w:szCs w:val="22"/>
        </w:rPr>
        <w:t>World Languages</w:t>
      </w:r>
    </w:p>
    <w:p w14:paraId="641BE991" w14:textId="77777777" w:rsidR="004B7BC2" w:rsidRPr="004B7BC2" w:rsidRDefault="004B7BC2" w:rsidP="004B7BC2">
      <w:pPr>
        <w:spacing w:after="60" w:line="276" w:lineRule="auto"/>
        <w:ind w:left="504"/>
        <w:rPr>
          <w:rFonts w:ascii="Helvetica" w:hAnsi="Helvetica"/>
          <w:sz w:val="22"/>
          <w:szCs w:val="22"/>
        </w:rPr>
      </w:pPr>
    </w:p>
    <w:p w14:paraId="64F817B2" w14:textId="77777777" w:rsidR="004B7BC2" w:rsidRDefault="004B7BC2" w:rsidP="004B7BC2">
      <w:pPr>
        <w:pStyle w:val="ListParagraph"/>
        <w:spacing w:after="60" w:line="276" w:lineRule="auto"/>
        <w:ind w:left="1152"/>
        <w:contextualSpacing w:val="0"/>
        <w:rPr>
          <w:rFonts w:ascii="Helvetica" w:hAnsi="Helvetica"/>
          <w:sz w:val="22"/>
          <w:szCs w:val="22"/>
        </w:rPr>
      </w:pPr>
    </w:p>
    <w:p w14:paraId="1063E63B" w14:textId="2D4C99E8" w:rsidR="00086D3E" w:rsidRPr="00B36DA1" w:rsidRDefault="00086D3E" w:rsidP="004B7BC2">
      <w:pPr>
        <w:pStyle w:val="ListParagraph"/>
        <w:numPr>
          <w:ilvl w:val="0"/>
          <w:numId w:val="23"/>
        </w:numPr>
        <w:spacing w:after="60" w:line="276" w:lineRule="auto"/>
        <w:contextualSpacing w:val="0"/>
      </w:pPr>
      <w:r>
        <w:rPr>
          <w:rFonts w:ascii="Helvetica" w:hAnsi="Helvetica"/>
          <w:sz w:val="22"/>
          <w:szCs w:val="22"/>
        </w:rPr>
        <w:t>Be technologically fluent and discerning consumers of knowledge and information; able to create, navigate</w:t>
      </w:r>
      <w:r w:rsidRPr="0058236A">
        <w:rPr>
          <w:rFonts w:ascii="Helvetica" w:hAnsi="Helvetica"/>
          <w:sz w:val="22"/>
          <w:szCs w:val="22"/>
        </w:rPr>
        <w:t xml:space="preserve">, </w:t>
      </w:r>
      <w:r w:rsidR="005C6CD1" w:rsidRPr="0058236A">
        <w:rPr>
          <w:rFonts w:ascii="Helvetica" w:hAnsi="Helvetica"/>
          <w:sz w:val="22"/>
          <w:szCs w:val="22"/>
        </w:rPr>
        <w:t>communicate</w:t>
      </w:r>
      <w:r w:rsidR="004B7BC2">
        <w:rPr>
          <w:rFonts w:ascii="Helvetica" w:hAnsi="Helvetica"/>
          <w:sz w:val="22"/>
          <w:szCs w:val="22"/>
        </w:rPr>
        <w:t xml:space="preserve"> </w:t>
      </w:r>
      <w:r>
        <w:rPr>
          <w:rFonts w:ascii="Helvetica" w:hAnsi="Helvetica"/>
          <w:sz w:val="22"/>
          <w:szCs w:val="22"/>
        </w:rPr>
        <w:t>and</w:t>
      </w:r>
      <w:r w:rsidR="006C72F8">
        <w:rPr>
          <w:rFonts w:ascii="Helvetica" w:hAnsi="Helvetica"/>
          <w:sz w:val="22"/>
          <w:szCs w:val="22"/>
        </w:rPr>
        <w:t xml:space="preserve"> use </w:t>
      </w:r>
      <w:r>
        <w:rPr>
          <w:rFonts w:ascii="Helvetica" w:hAnsi="Helvetica"/>
          <w:sz w:val="22"/>
          <w:szCs w:val="22"/>
        </w:rPr>
        <w:t>tools critically, ethically, and safely.</w:t>
      </w:r>
    </w:p>
    <w:p w14:paraId="6C83D5AD" w14:textId="77777777" w:rsidR="00B36DA1" w:rsidRDefault="00B36DA1" w:rsidP="00B36DA1">
      <w:pPr>
        <w:spacing w:after="60" w:line="276" w:lineRule="auto"/>
      </w:pPr>
    </w:p>
    <w:p w14:paraId="3243B91F" w14:textId="77777777" w:rsidR="00B36DA1" w:rsidRDefault="00B36DA1" w:rsidP="00B36DA1">
      <w:pPr>
        <w:spacing w:after="60" w:line="276" w:lineRule="auto"/>
      </w:pPr>
    </w:p>
    <w:p w14:paraId="47BD978C" w14:textId="77777777" w:rsidR="00E143AE" w:rsidRDefault="00E143AE" w:rsidP="00E143AE">
      <w:pPr>
        <w:spacing w:after="60" w:line="276" w:lineRule="auto"/>
        <w:jc w:val="center"/>
        <w:rPr>
          <w:rFonts w:ascii="Helvetica" w:hAnsi="Helvetica"/>
          <w:sz w:val="22"/>
          <w:szCs w:val="22"/>
        </w:rPr>
      </w:pPr>
    </w:p>
    <w:p w14:paraId="726D42E8" w14:textId="77777777" w:rsidR="0058236A" w:rsidRDefault="0058236A" w:rsidP="00E143AE">
      <w:pPr>
        <w:spacing w:after="60" w:line="276" w:lineRule="auto"/>
        <w:jc w:val="center"/>
        <w:rPr>
          <w:rFonts w:ascii="Helvetica" w:hAnsi="Helvetica"/>
          <w:b/>
          <w:bCs/>
          <w:sz w:val="28"/>
          <w:szCs w:val="28"/>
        </w:rPr>
      </w:pPr>
    </w:p>
    <w:p w14:paraId="20A1527E" w14:textId="6263B992" w:rsidR="00671BB8" w:rsidRPr="00C66AA4" w:rsidRDefault="00671BB8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  <w:r w:rsidRPr="00C66AA4">
        <w:rPr>
          <w:rFonts w:ascii="Helvetica" w:hAnsi="Helvetica"/>
          <w:sz w:val="20"/>
        </w:rPr>
        <w:t>Adopted:</w:t>
      </w:r>
    </w:p>
    <w:p w14:paraId="67E66A1D" w14:textId="77777777" w:rsidR="00671BB8" w:rsidRPr="00C66AA4" w:rsidRDefault="00671BB8" w:rsidP="00671BB8">
      <w:pPr>
        <w:tabs>
          <w:tab w:val="left" w:pos="270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b/>
          <w:i/>
          <w:sz w:val="20"/>
        </w:rPr>
      </w:pPr>
    </w:p>
    <w:p w14:paraId="0D81B92C" w14:textId="38BD5876" w:rsidR="00671BB8" w:rsidRPr="00C66AA4" w:rsidRDefault="00671BB8" w:rsidP="00671BB8">
      <w:pPr>
        <w:tabs>
          <w:tab w:val="left" w:pos="270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b/>
          <w:i/>
          <w:sz w:val="20"/>
        </w:rPr>
      </w:pPr>
      <w:r w:rsidRPr="00C66AA4">
        <w:rPr>
          <w:rFonts w:ascii="Helvetica" w:hAnsi="Helvetica"/>
          <w:b/>
          <w:i/>
          <w:sz w:val="20"/>
        </w:rPr>
        <w:t>Monitoring Method:</w:t>
      </w:r>
      <w:r w:rsidR="00490E8D">
        <w:rPr>
          <w:rFonts w:ascii="Helvetica" w:hAnsi="Helvetica"/>
          <w:b/>
          <w:i/>
          <w:sz w:val="20"/>
        </w:rPr>
        <w:t xml:space="preserve"> Internal Report</w:t>
      </w:r>
      <w:r w:rsidRPr="00C66AA4">
        <w:rPr>
          <w:rFonts w:ascii="Helvetica" w:hAnsi="Helvetica"/>
          <w:b/>
          <w:i/>
          <w:sz w:val="20"/>
        </w:rPr>
        <w:tab/>
      </w:r>
    </w:p>
    <w:p w14:paraId="44A99045" w14:textId="528C24DA" w:rsidR="00671BB8" w:rsidRPr="00C66AA4" w:rsidRDefault="00671BB8" w:rsidP="00671BB8">
      <w:pPr>
        <w:tabs>
          <w:tab w:val="left" w:pos="270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b/>
          <w:i/>
          <w:sz w:val="20"/>
        </w:rPr>
      </w:pPr>
      <w:r w:rsidRPr="00C66AA4">
        <w:rPr>
          <w:rFonts w:ascii="Helvetica" w:hAnsi="Helvetica"/>
          <w:b/>
          <w:i/>
          <w:sz w:val="20"/>
        </w:rPr>
        <w:t>Monitoring Frequency:</w:t>
      </w:r>
      <w:r w:rsidR="000102F1">
        <w:rPr>
          <w:rFonts w:ascii="Helvetica" w:hAnsi="Helvetica"/>
          <w:b/>
          <w:i/>
          <w:sz w:val="20"/>
        </w:rPr>
        <w:t xml:space="preserve">  </w:t>
      </w:r>
      <w:r w:rsidRPr="00C66AA4">
        <w:rPr>
          <w:rFonts w:ascii="Helvetica" w:hAnsi="Helvetica"/>
          <w:b/>
          <w:i/>
          <w:sz w:val="20"/>
        </w:rPr>
        <w:t xml:space="preserve">Annually  </w:t>
      </w:r>
    </w:p>
    <w:p w14:paraId="38108541" w14:textId="77777777" w:rsidR="00671BB8" w:rsidRPr="00C66AA4" w:rsidRDefault="00671BB8" w:rsidP="00671BB8">
      <w:pPr>
        <w:tabs>
          <w:tab w:val="left" w:pos="360"/>
          <w:tab w:val="left" w:pos="720"/>
          <w:tab w:val="left" w:pos="18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6CD4CE73" w14:textId="77777777" w:rsidR="00671BB8" w:rsidRPr="00C66AA4" w:rsidRDefault="00671BB8" w:rsidP="00671BB8">
      <w:pPr>
        <w:tabs>
          <w:tab w:val="left" w:pos="360"/>
          <w:tab w:val="left" w:pos="720"/>
          <w:tab w:val="left" w:pos="18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 w:cs="Helvetica"/>
          <w:sz w:val="20"/>
        </w:rPr>
      </w:pPr>
      <w:r>
        <w:rPr>
          <w:rFonts w:ascii="Helvetica" w:hAnsi="Helvetica" w:cs="Helvetica"/>
          <w:sz w:val="20"/>
        </w:rPr>
        <w:t xml:space="preserve">Williston Basin School District 7 </w:t>
      </w:r>
      <w:r w:rsidRPr="00C66AA4">
        <w:rPr>
          <w:rFonts w:ascii="Helvetica" w:hAnsi="Helvetica" w:cs="Helvetica"/>
          <w:sz w:val="20"/>
        </w:rPr>
        <w:t>Board of Education</w:t>
      </w:r>
    </w:p>
    <w:p w14:paraId="3B0108B0" w14:textId="77777777" w:rsidR="00671BB8" w:rsidRPr="00C66AA4" w:rsidRDefault="00671BB8" w:rsidP="00671BB8">
      <w:pPr>
        <w:tabs>
          <w:tab w:val="left" w:pos="360"/>
          <w:tab w:val="left" w:pos="720"/>
          <w:tab w:val="left" w:pos="18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31B72BF8" w14:textId="77777777" w:rsidR="00671BB8" w:rsidRDefault="00671BB8" w:rsidP="00671BB8">
      <w:pPr>
        <w:tabs>
          <w:tab w:val="left" w:pos="360"/>
          <w:tab w:val="left" w:pos="720"/>
          <w:tab w:val="left" w:pos="18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  <w:r w:rsidRPr="00C66AA4">
        <w:rPr>
          <w:rFonts w:ascii="Helvetica" w:hAnsi="Helvetica"/>
          <w:sz w:val="20"/>
        </w:rPr>
        <w:t>AGI Aspen Group International LLC ©</w:t>
      </w:r>
    </w:p>
    <w:p w14:paraId="74B82570" w14:textId="118E6910" w:rsidR="00671BB8" w:rsidRPr="0026338B" w:rsidRDefault="00671BB8" w:rsidP="00671BB8">
      <w:pPr>
        <w:rPr>
          <w:rFonts w:ascii="Helvetica" w:hAnsi="Helvetica"/>
          <w:b/>
          <w:bCs/>
          <w:i/>
          <w:iCs/>
          <w:sz w:val="28"/>
          <w:szCs w:val="28"/>
        </w:rPr>
      </w:pPr>
      <w:r w:rsidRPr="0026338B">
        <w:rPr>
          <w:rFonts w:ascii="Helvetica" w:hAnsi="Helvetica"/>
          <w:b/>
          <w:bCs/>
          <w:i/>
          <w:iCs/>
          <w:sz w:val="28"/>
          <w:szCs w:val="28"/>
        </w:rPr>
        <w:lastRenderedPageBreak/>
        <w:t xml:space="preserve">Policy Type:  </w:t>
      </w:r>
      <w:r>
        <w:rPr>
          <w:rFonts w:ascii="Helvetica" w:hAnsi="Helvetica"/>
          <w:b/>
          <w:bCs/>
          <w:i/>
          <w:iCs/>
          <w:sz w:val="28"/>
          <w:szCs w:val="28"/>
        </w:rPr>
        <w:t>Results</w:t>
      </w:r>
      <w:r>
        <w:rPr>
          <w:rFonts w:ascii="Helvetica" w:hAnsi="Helvetica"/>
          <w:b/>
          <w:bCs/>
          <w:i/>
          <w:iCs/>
          <w:sz w:val="28"/>
          <w:szCs w:val="28"/>
        </w:rPr>
        <w:tab/>
      </w:r>
      <w:r>
        <w:rPr>
          <w:rFonts w:ascii="Helvetica" w:hAnsi="Helvetica"/>
          <w:b/>
          <w:bCs/>
          <w:i/>
          <w:iCs/>
          <w:sz w:val="28"/>
          <w:szCs w:val="28"/>
        </w:rPr>
        <w:tab/>
      </w:r>
      <w:r>
        <w:rPr>
          <w:rFonts w:ascii="Helvetica" w:hAnsi="Helvetica"/>
          <w:b/>
          <w:bCs/>
          <w:i/>
          <w:iCs/>
          <w:sz w:val="28"/>
          <w:szCs w:val="28"/>
        </w:rPr>
        <w:tab/>
      </w:r>
      <w:r>
        <w:rPr>
          <w:rFonts w:ascii="Helvetica" w:hAnsi="Helvetica"/>
          <w:b/>
          <w:bCs/>
          <w:i/>
          <w:iCs/>
          <w:sz w:val="28"/>
          <w:szCs w:val="28"/>
        </w:rPr>
        <w:tab/>
      </w:r>
      <w:r>
        <w:rPr>
          <w:rFonts w:ascii="Helvetica" w:hAnsi="Helvetica"/>
          <w:b/>
          <w:bCs/>
          <w:i/>
          <w:iCs/>
          <w:sz w:val="28"/>
          <w:szCs w:val="28"/>
        </w:rPr>
        <w:tab/>
      </w:r>
      <w:r>
        <w:rPr>
          <w:rFonts w:ascii="Helvetica" w:hAnsi="Helvetica"/>
          <w:b/>
          <w:bCs/>
          <w:i/>
          <w:iCs/>
          <w:sz w:val="28"/>
          <w:szCs w:val="28"/>
        </w:rPr>
        <w:tab/>
      </w:r>
      <w:r>
        <w:rPr>
          <w:rFonts w:ascii="Helvetica" w:hAnsi="Helvetica"/>
          <w:b/>
          <w:bCs/>
          <w:i/>
          <w:iCs/>
          <w:sz w:val="28"/>
          <w:szCs w:val="28"/>
        </w:rPr>
        <w:tab/>
      </w:r>
      <w:r>
        <w:rPr>
          <w:rFonts w:ascii="Helvetica" w:hAnsi="Helvetica"/>
          <w:b/>
          <w:bCs/>
          <w:i/>
          <w:iCs/>
          <w:sz w:val="28"/>
          <w:szCs w:val="28"/>
        </w:rPr>
        <w:tab/>
      </w:r>
      <w:r>
        <w:rPr>
          <w:rFonts w:ascii="Helvetica" w:hAnsi="Helvetica"/>
          <w:b/>
          <w:bCs/>
          <w:i/>
          <w:iCs/>
          <w:sz w:val="28"/>
          <w:szCs w:val="28"/>
        </w:rPr>
        <w:tab/>
        <w:t>R-3</w:t>
      </w:r>
    </w:p>
    <w:p w14:paraId="7540931E" w14:textId="77777777" w:rsidR="00671BB8" w:rsidRDefault="00671BB8" w:rsidP="00E143AE">
      <w:pPr>
        <w:spacing w:after="60" w:line="276" w:lineRule="auto"/>
        <w:jc w:val="center"/>
        <w:rPr>
          <w:rFonts w:ascii="Helvetica" w:hAnsi="Helvetica"/>
          <w:b/>
          <w:bCs/>
          <w:sz w:val="28"/>
          <w:szCs w:val="28"/>
        </w:rPr>
      </w:pPr>
    </w:p>
    <w:p w14:paraId="727A8573" w14:textId="77777777" w:rsidR="00671BB8" w:rsidRDefault="00671BB8" w:rsidP="00E143AE">
      <w:pPr>
        <w:spacing w:after="60" w:line="276" w:lineRule="auto"/>
        <w:jc w:val="center"/>
        <w:rPr>
          <w:rFonts w:ascii="Helvetica" w:hAnsi="Helvetica"/>
          <w:b/>
          <w:bCs/>
          <w:sz w:val="28"/>
          <w:szCs w:val="28"/>
        </w:rPr>
      </w:pPr>
    </w:p>
    <w:p w14:paraId="03DF7E53" w14:textId="4958E5F3" w:rsidR="00E51DF7" w:rsidRDefault="00E143AE" w:rsidP="00E143AE">
      <w:pPr>
        <w:spacing w:after="60" w:line="276" w:lineRule="auto"/>
        <w:jc w:val="center"/>
        <w:rPr>
          <w:rFonts w:ascii="Helvetica" w:hAnsi="Helvetica"/>
          <w:b/>
          <w:bCs/>
          <w:sz w:val="28"/>
          <w:szCs w:val="28"/>
        </w:rPr>
      </w:pPr>
      <w:r w:rsidRPr="00E143AE">
        <w:rPr>
          <w:rFonts w:ascii="Helvetica" w:hAnsi="Helvetica"/>
          <w:b/>
          <w:bCs/>
          <w:sz w:val="28"/>
          <w:szCs w:val="28"/>
        </w:rPr>
        <w:t>Personal Development and Responsibility</w:t>
      </w:r>
    </w:p>
    <w:p w14:paraId="2C261C05" w14:textId="77777777" w:rsidR="00E143AE" w:rsidRDefault="00E143AE" w:rsidP="00E143AE">
      <w:pPr>
        <w:pStyle w:val="Body"/>
        <w:spacing w:after="240"/>
        <w:rPr>
          <w:rFonts w:ascii="Helvetica" w:hAnsi="Helvetica"/>
        </w:rPr>
      </w:pPr>
    </w:p>
    <w:p w14:paraId="086804A3" w14:textId="45E4287B" w:rsidR="00E143AE" w:rsidRPr="00E143AE" w:rsidRDefault="00E143AE" w:rsidP="00E143AE">
      <w:pPr>
        <w:pStyle w:val="Body"/>
        <w:spacing w:after="240"/>
        <w:rPr>
          <w:rFonts w:ascii="Helvetica" w:hAnsi="Helvetica"/>
        </w:rPr>
      </w:pPr>
      <w:r w:rsidRPr="00E143AE">
        <w:rPr>
          <w:rFonts w:ascii="Helvetica" w:hAnsi="Helvetica"/>
        </w:rPr>
        <w:t xml:space="preserve">Students will </w:t>
      </w:r>
      <w:r w:rsidR="00537506">
        <w:rPr>
          <w:rFonts w:ascii="Helvetica" w:hAnsi="Helvetica"/>
        </w:rPr>
        <w:t xml:space="preserve">be motivated </w:t>
      </w:r>
      <w:r w:rsidRPr="00E143AE">
        <w:rPr>
          <w:rFonts w:ascii="Helvetica" w:hAnsi="Helvetica"/>
        </w:rPr>
        <w:t>to lead healthy, satisfying, self-directed, and productive lives in the following domains:</w:t>
      </w:r>
    </w:p>
    <w:p w14:paraId="19869DFC" w14:textId="7E8C184A" w:rsidR="00E143AE" w:rsidRPr="00E143AE" w:rsidRDefault="00E143AE" w:rsidP="00E143AE">
      <w:pPr>
        <w:widowControl w:val="0"/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40" w:line="242" w:lineRule="auto"/>
        <w:ind w:right="247"/>
        <w:rPr>
          <w:rFonts w:ascii="Helvetica" w:hAnsi="Helvetica" w:cs="Arial Unicode MS"/>
          <w:color w:val="000000"/>
          <w:sz w:val="22"/>
          <w:szCs w:val="22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 </w:t>
      </w:r>
      <w:r w:rsidRPr="000F1FD5">
        <w:rPr>
          <w:rFonts w:ascii="Helvetica" w:hAnsi="Helvetica" w:cs="Arial Unicode MS"/>
          <w:b/>
          <w:bCs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Cognitive</w:t>
      </w:r>
      <w:r w:rsidRPr="000F1FD5">
        <w:rPr>
          <w:rFonts w:ascii="Helvetica" w:hAnsi="Helvetica" w:cs="Arial Unicode MS"/>
          <w:b/>
          <w:bCs/>
          <w:color w:val="030303"/>
          <w:spacing w:val="-18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F1FD5">
        <w:rPr>
          <w:rFonts w:ascii="Helvetica" w:hAnsi="Helvetica" w:cs="Arial Unicode MS"/>
          <w:b/>
          <w:bCs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development</w:t>
      </w:r>
      <w:r w:rsidRPr="00E143AE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,</w:t>
      </w:r>
      <w:r w:rsidRPr="00E143AE">
        <w:rPr>
          <w:rFonts w:ascii="Helvetica" w:hAnsi="Helvetica" w:cs="Arial Unicode MS"/>
          <w:color w:val="030303"/>
          <w:spacing w:val="-1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E143AE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including</w:t>
      </w:r>
      <w:r w:rsidRPr="00E143AE">
        <w:rPr>
          <w:rFonts w:ascii="Helvetica" w:hAnsi="Helvetica" w:cs="Arial Unicode MS"/>
          <w:color w:val="030303"/>
          <w:spacing w:val="-19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E143AE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critical, analytical,</w:t>
      </w:r>
      <w:r w:rsidRPr="00E143AE">
        <w:rPr>
          <w:rFonts w:ascii="Helvetica" w:hAnsi="Helvetica" w:cs="Arial Unicode MS"/>
          <w:color w:val="030303"/>
          <w:spacing w:val="-7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E143AE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and</w:t>
      </w:r>
      <w:r w:rsidRPr="00E143AE">
        <w:rPr>
          <w:rFonts w:ascii="Helvetica" w:hAnsi="Helvetica" w:cs="Arial Unicode MS"/>
          <w:color w:val="030303"/>
          <w:spacing w:val="-2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E143AE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creative</w:t>
      </w:r>
      <w:r w:rsidRPr="00E143AE">
        <w:rPr>
          <w:rFonts w:ascii="Helvetica" w:hAnsi="Helvetica" w:cs="Arial Unicode MS"/>
          <w:color w:val="030303"/>
          <w:spacing w:val="-19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E143AE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th</w:t>
      </w:r>
      <w:r w:rsidRPr="00E143AE">
        <w:rPr>
          <w:rFonts w:ascii="Helvetica" w:hAnsi="Helvetica" w:cs="Arial Unicode MS"/>
          <w:color w:val="242424"/>
          <w:sz w:val="22"/>
          <w:szCs w:val="22"/>
          <w:u w:color="242424"/>
          <w14:textOutline w14:w="0" w14:cap="flat" w14:cmpd="sng" w14:algn="ctr">
            <w14:noFill/>
            <w14:prstDash w14:val="solid"/>
            <w14:bevel/>
          </w14:textOutline>
        </w:rPr>
        <w:t>i</w:t>
      </w:r>
      <w:r w:rsidRPr="00E143AE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nking.</w:t>
      </w:r>
    </w:p>
    <w:p w14:paraId="5C678BEF" w14:textId="04F8028D" w:rsidR="00E143AE" w:rsidRPr="00E143AE" w:rsidRDefault="00E143AE" w:rsidP="00E143AE">
      <w:pPr>
        <w:widowControl w:val="0"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9" w:after="240" w:line="249" w:lineRule="auto"/>
        <w:ind w:right="610"/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</w:pPr>
      <w:r w:rsidRPr="000F1FD5">
        <w:rPr>
          <w:rFonts w:ascii="Helvetica" w:hAnsi="Helvetica" w:cs="Arial Unicode MS"/>
          <w:b/>
          <w:bCs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Physical wellness development</w:t>
      </w:r>
      <w:r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,</w:t>
      </w:r>
      <w:r w:rsidRPr="00E143AE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including the ability to make healthy lifestyle choices.</w:t>
      </w:r>
    </w:p>
    <w:p w14:paraId="0B70434B" w14:textId="6F7AAA95" w:rsidR="00E143AE" w:rsidRPr="00E143AE" w:rsidRDefault="00E143AE" w:rsidP="00E143AE">
      <w:pPr>
        <w:widowControl w:val="0"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9" w:after="240" w:line="249" w:lineRule="auto"/>
        <w:ind w:right="610"/>
        <w:rPr>
          <w:rFonts w:ascii="Helvetica" w:hAnsi="Helvetica" w:cs="Arial Unicode MS"/>
          <w:color w:val="000000"/>
          <w:sz w:val="22"/>
          <w:szCs w:val="22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 w:rsidRPr="000F1FD5">
        <w:rPr>
          <w:rFonts w:ascii="Helvetica" w:hAnsi="Helvetica" w:cs="Arial Unicode MS"/>
          <w:b/>
          <w:bCs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Communications</w:t>
      </w:r>
      <w:r w:rsidRPr="000F1FD5">
        <w:rPr>
          <w:rFonts w:ascii="Helvetica" w:hAnsi="Helvetica" w:cs="Arial Unicode MS"/>
          <w:b/>
          <w:bCs/>
          <w:color w:val="030303"/>
          <w:spacing w:val="-31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F1FD5">
        <w:rPr>
          <w:rFonts w:ascii="Helvetica" w:hAnsi="Helvetica" w:cs="Arial Unicode MS"/>
          <w:b/>
          <w:bCs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development</w:t>
      </w:r>
      <w:r w:rsidRPr="00E143AE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,</w:t>
      </w:r>
      <w:r w:rsidRPr="00E143AE">
        <w:rPr>
          <w:rFonts w:ascii="Helvetica" w:hAnsi="Helvetica" w:cs="Arial Unicode MS"/>
          <w:color w:val="030303"/>
          <w:spacing w:val="-1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E143AE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including</w:t>
      </w:r>
      <w:r w:rsidRPr="00E143AE">
        <w:rPr>
          <w:rFonts w:ascii="Helvetica" w:hAnsi="Helvetica" w:cs="Arial Unicode MS"/>
          <w:color w:val="030303"/>
          <w:spacing w:val="-19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E143AE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the</w:t>
      </w:r>
      <w:r w:rsidRPr="00E143AE">
        <w:rPr>
          <w:rFonts w:ascii="Helvetica" w:hAnsi="Helvetica" w:cs="Arial Unicode MS"/>
          <w:color w:val="030303"/>
          <w:spacing w:val="-28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E143AE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ability</w:t>
      </w:r>
      <w:r w:rsidRPr="00E143AE">
        <w:rPr>
          <w:rFonts w:ascii="Helvetica" w:hAnsi="Helvetica" w:cs="Arial Unicode MS"/>
          <w:color w:val="030303"/>
          <w:spacing w:val="-16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E143AE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to</w:t>
      </w:r>
      <w:r w:rsidRPr="00E143AE">
        <w:rPr>
          <w:rFonts w:ascii="Helvetica" w:hAnsi="Helvetica" w:cs="Arial Unicode MS"/>
          <w:color w:val="030303"/>
          <w:spacing w:val="-26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E143AE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listen</w:t>
      </w:r>
      <w:r w:rsidR="006B51E9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to diverse perspectives </w:t>
      </w:r>
      <w:r w:rsidRPr="00E143AE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and</w:t>
      </w:r>
      <w:r w:rsidRPr="00E143AE">
        <w:rPr>
          <w:rFonts w:ascii="Helvetica" w:hAnsi="Helvetica" w:cs="Arial Unicode MS"/>
          <w:color w:val="030303"/>
          <w:spacing w:val="-17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E143AE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express</w:t>
      </w:r>
      <w:r w:rsidRPr="00E143AE">
        <w:rPr>
          <w:rFonts w:ascii="Helvetica" w:hAnsi="Helvetica" w:cs="Arial Unicode MS"/>
          <w:color w:val="030303"/>
          <w:spacing w:val="-18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E143AE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themselves effectively</w:t>
      </w:r>
      <w:r w:rsidRPr="00E143AE">
        <w:rPr>
          <w:rFonts w:ascii="Helvetica" w:hAnsi="Helvetica" w:cs="Arial Unicode MS"/>
          <w:color w:val="242424"/>
          <w:sz w:val="22"/>
          <w:szCs w:val="22"/>
          <w:u w:color="242424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7487CCFC" w14:textId="1C0D2F4A" w:rsidR="00537506" w:rsidRPr="00537506" w:rsidRDefault="00E143AE" w:rsidP="00E143AE">
      <w:pPr>
        <w:widowControl w:val="0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40" w:line="249" w:lineRule="auto"/>
        <w:ind w:right="1294"/>
        <w:rPr>
          <w:rFonts w:ascii="Helvetica" w:hAnsi="Helvetica" w:cs="Arial Unicode MS"/>
          <w:color w:val="000000"/>
          <w:sz w:val="22"/>
          <w:szCs w:val="22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proofErr w:type="gramStart"/>
      <w:r w:rsidRPr="000F1FD5">
        <w:rPr>
          <w:rFonts w:ascii="Helvetica" w:hAnsi="Helvetica" w:cs="Arial Unicode MS"/>
          <w:b/>
          <w:bCs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Social</w:t>
      </w:r>
      <w:r w:rsidRPr="000F1FD5">
        <w:rPr>
          <w:rFonts w:ascii="Helvetica" w:hAnsi="Helvetica" w:cs="Arial Unicode MS"/>
          <w:b/>
          <w:bCs/>
          <w:color w:val="030303"/>
          <w:spacing w:val="-22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0F1FD5" w:rsidRPr="000F1FD5">
        <w:rPr>
          <w:rFonts w:ascii="Helvetica" w:hAnsi="Helvetica" w:cs="Arial Unicode MS"/>
          <w:b/>
          <w:bCs/>
          <w:color w:val="030303"/>
          <w:spacing w:val="-22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F1FD5">
        <w:rPr>
          <w:rFonts w:ascii="Helvetica" w:hAnsi="Helvetica" w:cs="Arial Unicode MS"/>
          <w:b/>
          <w:bCs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development</w:t>
      </w:r>
      <w:proofErr w:type="gramEnd"/>
      <w:r w:rsidRPr="00537506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,</w:t>
      </w:r>
      <w:r w:rsidRPr="00537506">
        <w:rPr>
          <w:rFonts w:ascii="Helvetica" w:hAnsi="Helvetica" w:cs="Arial Unicode MS"/>
          <w:color w:val="030303"/>
          <w:spacing w:val="-2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537506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including</w:t>
      </w:r>
      <w:r w:rsidRPr="00537506">
        <w:rPr>
          <w:rFonts w:ascii="Helvetica" w:hAnsi="Helvetica" w:cs="Arial Unicode MS"/>
          <w:color w:val="030303"/>
          <w:spacing w:val="-12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537506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the</w:t>
      </w:r>
      <w:r w:rsidRPr="00537506">
        <w:rPr>
          <w:rFonts w:ascii="Helvetica" w:hAnsi="Helvetica" w:cs="Arial Unicode MS"/>
          <w:color w:val="030303"/>
          <w:spacing w:val="-21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537506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ability</w:t>
      </w:r>
      <w:r w:rsidRPr="00537506">
        <w:rPr>
          <w:rFonts w:ascii="Helvetica" w:hAnsi="Helvetica" w:cs="Arial Unicode MS"/>
          <w:color w:val="030303"/>
          <w:spacing w:val="-20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537506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to</w:t>
      </w:r>
      <w:r w:rsidRPr="00537506">
        <w:rPr>
          <w:rFonts w:ascii="Helvetica" w:hAnsi="Helvetica" w:cs="Arial Unicode MS"/>
          <w:color w:val="030303"/>
          <w:spacing w:val="-5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537506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establish</w:t>
      </w:r>
      <w:r w:rsidRPr="00537506">
        <w:rPr>
          <w:rFonts w:ascii="Helvetica" w:hAnsi="Helvetica" w:cs="Arial Unicode MS"/>
          <w:color w:val="030303"/>
          <w:spacing w:val="-11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537506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and</w:t>
      </w:r>
      <w:r w:rsidRPr="00537506">
        <w:rPr>
          <w:rFonts w:ascii="Helvetica" w:hAnsi="Helvetica" w:cs="Arial Unicode MS"/>
          <w:color w:val="030303"/>
          <w:spacing w:val="-24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537506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maintain</w:t>
      </w:r>
      <w:r w:rsidRPr="00537506">
        <w:rPr>
          <w:rFonts w:ascii="Helvetica" w:hAnsi="Helvetica" w:cs="Arial Unicode MS"/>
          <w:color w:val="030303"/>
          <w:spacing w:val="-14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E657D4">
        <w:rPr>
          <w:rFonts w:ascii="Helvetica" w:hAnsi="Helvetica" w:cs="Arial Unicode MS"/>
          <w:color w:val="030303"/>
          <w:spacing w:val="-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collaborative</w:t>
      </w:r>
      <w:r w:rsidRPr="00537506">
        <w:rPr>
          <w:rFonts w:ascii="Helvetica" w:hAnsi="Helvetica" w:cs="Arial Unicode MS"/>
          <w:color w:val="030303"/>
          <w:spacing w:val="-1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537506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relationships with</w:t>
      </w:r>
      <w:r w:rsidRPr="00537506">
        <w:rPr>
          <w:rFonts w:ascii="Helvetica" w:hAnsi="Helvetica" w:cs="Arial Unicode MS"/>
          <w:color w:val="030303"/>
          <w:spacing w:val="10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537506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others</w:t>
      </w:r>
      <w:r w:rsidR="00537506" w:rsidRPr="00537506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and</w:t>
      </w:r>
      <w:r w:rsidRPr="00537506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to function </w:t>
      </w:r>
      <w:r w:rsidR="00537506" w:rsidRPr="00537506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effectively </w:t>
      </w:r>
      <w:r w:rsidRPr="00537506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as members of teams</w:t>
      </w:r>
      <w:r w:rsidR="00537506" w:rsidRPr="00537506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.</w:t>
      </w:r>
      <w:r w:rsidRPr="00537506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</w:p>
    <w:p w14:paraId="598F3BF5" w14:textId="0E3B5A1D" w:rsidR="00E143AE" w:rsidRPr="00537506" w:rsidRDefault="00E143AE" w:rsidP="00E143AE">
      <w:pPr>
        <w:widowControl w:val="0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40" w:line="249" w:lineRule="auto"/>
        <w:ind w:right="1294"/>
        <w:rPr>
          <w:rFonts w:ascii="Helvetica" w:hAnsi="Helvetica" w:cs="Arial Unicode MS"/>
          <w:color w:val="000000"/>
          <w:sz w:val="22"/>
          <w:szCs w:val="22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 w:rsidRPr="000F1FD5">
        <w:rPr>
          <w:rFonts w:ascii="Helvetica" w:hAnsi="Helvetica" w:cs="Arial Unicode MS"/>
          <w:b/>
          <w:bCs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Moral and ethical</w:t>
      </w:r>
      <w:r w:rsidR="006B51E9" w:rsidRPr="000F1FD5">
        <w:rPr>
          <w:rFonts w:ascii="Helvetica" w:hAnsi="Helvetica" w:cs="Arial Unicode MS"/>
          <w:b/>
          <w:bCs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character</w:t>
      </w:r>
      <w:r w:rsidRPr="000F1FD5">
        <w:rPr>
          <w:rFonts w:ascii="Helvetica" w:hAnsi="Helvetica" w:cs="Arial Unicode MS"/>
          <w:b/>
          <w:bCs/>
          <w:color w:val="030303"/>
          <w:spacing w:val="-11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F1FD5">
        <w:rPr>
          <w:rFonts w:ascii="Helvetica" w:hAnsi="Helvetica" w:cs="Arial Unicode MS"/>
          <w:b/>
          <w:bCs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development</w:t>
      </w:r>
      <w:r w:rsidRPr="00537506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,</w:t>
      </w:r>
      <w:r w:rsidRPr="00537506">
        <w:rPr>
          <w:rFonts w:ascii="Helvetica" w:hAnsi="Helvetica" w:cs="Arial Unicode MS"/>
          <w:color w:val="030303"/>
          <w:spacing w:val="-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537506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including</w:t>
      </w:r>
      <w:r w:rsidRPr="00537506">
        <w:rPr>
          <w:rFonts w:ascii="Helvetica" w:hAnsi="Helvetica" w:cs="Arial Unicode MS"/>
          <w:color w:val="030303"/>
          <w:spacing w:val="-1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E657D4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integrity, r</w:t>
      </w:r>
      <w:r w:rsidRPr="00537506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espect, </w:t>
      </w:r>
      <w:r w:rsidR="00E657D4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honesty, </w:t>
      </w:r>
      <w:r w:rsidRPr="00537506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empathy, and compassion</w:t>
      </w:r>
      <w:r w:rsidRPr="00537506">
        <w:rPr>
          <w:rFonts w:ascii="Helvetica" w:hAnsi="Helvetica" w:cs="Arial Unicode MS"/>
          <w:color w:val="030303"/>
          <w:spacing w:val="-11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537506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for</w:t>
      </w:r>
      <w:r w:rsidRPr="00537506">
        <w:rPr>
          <w:rFonts w:ascii="Helvetica" w:hAnsi="Helvetica" w:cs="Arial Unicode MS"/>
          <w:color w:val="030303"/>
          <w:spacing w:val="-16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537506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others</w:t>
      </w:r>
      <w:r w:rsidRPr="00537506">
        <w:rPr>
          <w:rFonts w:ascii="Helvetica" w:hAnsi="Helvetica" w:cs="Arial Unicode MS"/>
          <w:color w:val="030303"/>
          <w:spacing w:val="-4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537506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and accountability for their own</w:t>
      </w:r>
      <w:r w:rsidRPr="00537506">
        <w:rPr>
          <w:rFonts w:ascii="Helvetica" w:hAnsi="Helvetica" w:cs="Arial Unicode MS"/>
          <w:color w:val="030303"/>
          <w:spacing w:val="-19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537506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actions.</w:t>
      </w:r>
    </w:p>
    <w:p w14:paraId="66FC0157" w14:textId="4A32DF97" w:rsidR="00E143AE" w:rsidRPr="00E143AE" w:rsidRDefault="00E143AE" w:rsidP="00E143AE">
      <w:pPr>
        <w:widowControl w:val="0"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4" w:after="240" w:line="242" w:lineRule="auto"/>
        <w:ind w:right="419"/>
        <w:rPr>
          <w:rFonts w:ascii="Helvetica" w:hAnsi="Helvetica" w:cs="Arial Unicode MS"/>
          <w:color w:val="000000"/>
          <w:sz w:val="22"/>
          <w:szCs w:val="22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 w:rsidRPr="000F1FD5">
        <w:rPr>
          <w:rFonts w:ascii="Helvetica" w:hAnsi="Helvetica" w:cs="Arial Unicode MS"/>
          <w:b/>
          <w:bCs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Psycho</w:t>
      </w:r>
      <w:r w:rsidRPr="000F1FD5">
        <w:rPr>
          <w:rFonts w:ascii="Helvetica" w:hAnsi="Helvetica" w:cs="Arial Unicode MS"/>
          <w:b/>
          <w:bCs/>
          <w:color w:val="242424"/>
          <w:sz w:val="22"/>
          <w:szCs w:val="22"/>
          <w:u w:color="242424"/>
          <w14:textOutline w14:w="0" w14:cap="flat" w14:cmpd="sng" w14:algn="ctr">
            <w14:noFill/>
            <w14:prstDash w14:val="solid"/>
            <w14:bevel/>
          </w14:textOutline>
        </w:rPr>
        <w:t>l</w:t>
      </w:r>
      <w:r w:rsidRPr="000F1FD5">
        <w:rPr>
          <w:rFonts w:ascii="Helvetica" w:hAnsi="Helvetica" w:cs="Arial Unicode MS"/>
          <w:b/>
          <w:bCs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ogical development</w:t>
      </w:r>
      <w:r w:rsidRPr="00E143AE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,</w:t>
      </w:r>
      <w:r w:rsidRPr="00E143AE">
        <w:rPr>
          <w:rFonts w:ascii="Helvetica" w:hAnsi="Helvetica" w:cs="Arial Unicode MS"/>
          <w:color w:val="030303"/>
          <w:spacing w:val="6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E143AE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including</w:t>
      </w:r>
      <w:r w:rsidRPr="00E143AE">
        <w:rPr>
          <w:rFonts w:ascii="Helvetica" w:hAnsi="Helvetica" w:cs="Arial Unicode MS"/>
          <w:color w:val="030303"/>
          <w:spacing w:val="-7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resilience, </w:t>
      </w:r>
      <w:r w:rsidRPr="0058236A">
        <w:rPr>
          <w:rFonts w:ascii="Helvetica" w:hAnsi="Helvetica" w:cs="Arial Unicode MS"/>
          <w:color w:val="030303"/>
          <w:spacing w:val="-7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a</w:t>
      </w:r>
      <w:r w:rsidR="00537506" w:rsidRPr="0058236A">
        <w:rPr>
          <w:rFonts w:ascii="Helvetica" w:hAnsi="Helvetica" w:cs="Arial Unicode MS"/>
          <w:color w:val="030303"/>
          <w:spacing w:val="-7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gility</w:t>
      </w:r>
      <w:r w:rsidRPr="0058236A">
        <w:rPr>
          <w:rFonts w:ascii="Helvetica" w:hAnsi="Helvetica" w:cs="Arial Unicode MS"/>
          <w:color w:val="030303"/>
          <w:spacing w:val="-7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,</w:t>
      </w:r>
      <w:r w:rsidRPr="00E143AE">
        <w:rPr>
          <w:rFonts w:ascii="Helvetica" w:hAnsi="Helvetica" w:cs="Arial Unicode MS"/>
          <w:color w:val="030303"/>
          <w:spacing w:val="-7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E143AE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the</w:t>
      </w:r>
      <w:r w:rsidRPr="00E143AE">
        <w:rPr>
          <w:rFonts w:ascii="Helvetica" w:hAnsi="Helvetica" w:cs="Arial Unicode MS"/>
          <w:color w:val="030303"/>
          <w:spacing w:val="-8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E143AE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ability</w:t>
      </w:r>
      <w:r w:rsidRPr="00E143AE">
        <w:rPr>
          <w:rFonts w:ascii="Helvetica" w:hAnsi="Helvetica" w:cs="Arial Unicode MS"/>
          <w:color w:val="030303"/>
          <w:spacing w:val="-12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E143AE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to</w:t>
      </w:r>
      <w:r w:rsidRPr="00E143AE">
        <w:rPr>
          <w:rFonts w:ascii="Helvetica" w:hAnsi="Helvetica" w:cs="Arial Unicode MS"/>
          <w:color w:val="030303"/>
          <w:spacing w:val="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E143AE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manage</w:t>
      </w:r>
      <w:r w:rsidRPr="00E143AE">
        <w:rPr>
          <w:rFonts w:ascii="Helvetica" w:hAnsi="Helvetica" w:cs="Arial Unicode MS"/>
          <w:color w:val="030303"/>
          <w:spacing w:val="-15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E143AE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their own</w:t>
      </w:r>
      <w:r w:rsidRPr="00E143AE">
        <w:rPr>
          <w:rFonts w:ascii="Helvetica" w:hAnsi="Helvetica" w:cs="Arial Unicode MS"/>
          <w:color w:val="030303"/>
          <w:spacing w:val="-25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E143AE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emotions</w:t>
      </w:r>
      <w:r w:rsidRPr="00E143AE">
        <w:rPr>
          <w:rFonts w:ascii="Helvetica" w:hAnsi="Helvetica" w:cs="Arial Unicode MS"/>
          <w:color w:val="030303"/>
          <w:spacing w:val="-6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E143AE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and</w:t>
      </w:r>
      <w:r w:rsidRPr="00E143AE">
        <w:rPr>
          <w:rFonts w:ascii="Helvetica" w:hAnsi="Helvetica" w:cs="Arial Unicode MS"/>
          <w:color w:val="030303"/>
          <w:spacing w:val="-21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E143AE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to maintain </w:t>
      </w:r>
      <w:r w:rsidR="00E2427F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self-awareness and</w:t>
      </w:r>
      <w:r w:rsidRPr="00E143AE">
        <w:rPr>
          <w:rFonts w:ascii="Helvetica" w:hAnsi="Helvetica" w:cs="Arial Unicode MS"/>
          <w:color w:val="030303"/>
          <w:spacing w:val="-9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E143AE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self-worth.</w:t>
      </w:r>
    </w:p>
    <w:p w14:paraId="6CCC508D" w14:textId="58B4F6B6" w:rsidR="00E143AE" w:rsidRPr="00BA6B93" w:rsidRDefault="00E143AE" w:rsidP="00E143AE">
      <w:pPr>
        <w:widowControl w:val="0"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4" w:after="240" w:line="242" w:lineRule="auto"/>
        <w:ind w:right="419"/>
        <w:rPr>
          <w:rFonts w:ascii="Helvetica" w:hAnsi="Helvetica" w:cs="Arial Unicode MS"/>
          <w:color w:val="000000"/>
          <w:sz w:val="22"/>
          <w:szCs w:val="22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 w:rsidRPr="000F1FD5">
        <w:rPr>
          <w:rFonts w:ascii="Helvetica" w:hAnsi="Helvetica" w:cs="Arial Unicode MS"/>
          <w:b/>
          <w:bCs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Career development</w:t>
      </w:r>
      <w:r w:rsidRPr="00E143AE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, including</w:t>
      </w:r>
      <w:r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the</w:t>
      </w:r>
      <w:r w:rsidRPr="00E143AE"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 aptitudes, interests, passions, and understanding of career expectations.</w:t>
      </w:r>
    </w:p>
    <w:p w14:paraId="098BC443" w14:textId="6771BEAE" w:rsidR="00671BB8" w:rsidRPr="00671BB8" w:rsidRDefault="00BA6B93" w:rsidP="006B51E9">
      <w:pPr>
        <w:pStyle w:val="ListParagraph"/>
        <w:numPr>
          <w:ilvl w:val="1"/>
          <w:numId w:val="20"/>
        </w:numPr>
        <w:spacing w:after="240" w:line="276" w:lineRule="auto"/>
        <w:rPr>
          <w:rFonts w:ascii="Helvetica" w:hAnsi="Helvetica"/>
          <w:sz w:val="22"/>
          <w:szCs w:val="22"/>
        </w:rPr>
      </w:pPr>
      <w:r w:rsidRPr="000F1FD5">
        <w:rPr>
          <w:rFonts w:ascii="Helvetica" w:hAnsi="Helvetica" w:cs="Arial Unicode MS"/>
          <w:b/>
          <w:bCs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>Personal development</w:t>
      </w:r>
      <w:r>
        <w:rPr>
          <w:rFonts w:ascii="Helvetica" w:hAnsi="Helvetica" w:cs="Arial Unicode MS"/>
          <w:color w:val="030303"/>
          <w:sz w:val="22"/>
          <w:szCs w:val="22"/>
          <w:u w:color="030303"/>
          <w14:textOutline w14:w="0" w14:cap="flat" w14:cmpd="sng" w14:algn="ctr">
            <w14:noFill/>
            <w14:prstDash w14:val="solid"/>
            <w14:bevel/>
          </w14:textOutline>
        </w:rPr>
        <w:t xml:space="preserve">, including acquisition of </w:t>
      </w:r>
      <w:r w:rsidRPr="00BA6B93">
        <w:rPr>
          <w:rFonts w:ascii="Helvetica" w:hAnsi="Helvetica"/>
          <w:sz w:val="22"/>
          <w:szCs w:val="22"/>
        </w:rPr>
        <w:t>the skills necessary to self-assess, self-advocate, and design solutions to accomplish personal goals</w:t>
      </w:r>
      <w:r w:rsidR="00671BB8">
        <w:rPr>
          <w:rFonts w:ascii="Helvetica" w:hAnsi="Helvetica"/>
          <w:sz w:val="22"/>
          <w:szCs w:val="22"/>
        </w:rPr>
        <w:t>.</w:t>
      </w:r>
    </w:p>
    <w:p w14:paraId="509877B8" w14:textId="77777777" w:rsidR="005C5BA8" w:rsidRDefault="005C5BA8" w:rsidP="005C5BA8">
      <w:pPr>
        <w:spacing w:after="240" w:line="276" w:lineRule="auto"/>
        <w:rPr>
          <w:rFonts w:ascii="Helvetica" w:hAnsi="Helvetica"/>
          <w:sz w:val="22"/>
          <w:szCs w:val="22"/>
        </w:rPr>
      </w:pPr>
    </w:p>
    <w:p w14:paraId="5D01F78F" w14:textId="77777777" w:rsidR="00671BB8" w:rsidRDefault="00671BB8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529B53B2" w14:textId="77777777" w:rsidR="00671BB8" w:rsidRDefault="00671BB8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4F133793" w14:textId="77777777" w:rsidR="00671BB8" w:rsidRDefault="00671BB8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5B1E8F60" w14:textId="2BE6C4A8" w:rsidR="00671BB8" w:rsidRPr="00C66AA4" w:rsidRDefault="00671BB8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  <w:r w:rsidRPr="00C66AA4">
        <w:rPr>
          <w:rFonts w:ascii="Helvetica" w:hAnsi="Helvetica"/>
          <w:sz w:val="20"/>
        </w:rPr>
        <w:t>Adopted:</w:t>
      </w:r>
    </w:p>
    <w:p w14:paraId="3E6F3E40" w14:textId="77777777" w:rsidR="00671BB8" w:rsidRPr="00C66AA4" w:rsidRDefault="00671BB8" w:rsidP="00671BB8">
      <w:pPr>
        <w:tabs>
          <w:tab w:val="left" w:pos="270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b/>
          <w:i/>
          <w:sz w:val="20"/>
        </w:rPr>
      </w:pPr>
    </w:p>
    <w:p w14:paraId="4CB3F810" w14:textId="71071064" w:rsidR="00671BB8" w:rsidRPr="00C66AA4" w:rsidRDefault="00671BB8" w:rsidP="00671BB8">
      <w:pPr>
        <w:tabs>
          <w:tab w:val="left" w:pos="270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b/>
          <w:i/>
          <w:sz w:val="20"/>
        </w:rPr>
      </w:pPr>
      <w:r w:rsidRPr="00C66AA4">
        <w:rPr>
          <w:rFonts w:ascii="Helvetica" w:hAnsi="Helvetica"/>
          <w:b/>
          <w:i/>
          <w:sz w:val="20"/>
        </w:rPr>
        <w:t>Monitoring Method:</w:t>
      </w:r>
      <w:r w:rsidR="00490E8D">
        <w:rPr>
          <w:rFonts w:ascii="Helvetica" w:hAnsi="Helvetica"/>
          <w:b/>
          <w:i/>
          <w:sz w:val="20"/>
        </w:rPr>
        <w:t xml:space="preserve"> Internal Report</w:t>
      </w:r>
      <w:r w:rsidRPr="00C66AA4">
        <w:rPr>
          <w:rFonts w:ascii="Helvetica" w:hAnsi="Helvetica"/>
          <w:b/>
          <w:i/>
          <w:sz w:val="20"/>
        </w:rPr>
        <w:tab/>
      </w:r>
    </w:p>
    <w:p w14:paraId="2F405D59" w14:textId="347A0AD0" w:rsidR="00671BB8" w:rsidRPr="00C66AA4" w:rsidRDefault="00671BB8" w:rsidP="00671BB8">
      <w:pPr>
        <w:tabs>
          <w:tab w:val="left" w:pos="270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b/>
          <w:i/>
          <w:sz w:val="20"/>
        </w:rPr>
      </w:pPr>
      <w:r w:rsidRPr="00C66AA4">
        <w:rPr>
          <w:rFonts w:ascii="Helvetica" w:hAnsi="Helvetica"/>
          <w:b/>
          <w:i/>
          <w:sz w:val="20"/>
        </w:rPr>
        <w:t>Monitoring Frequency:</w:t>
      </w:r>
      <w:r w:rsidR="000102F1">
        <w:rPr>
          <w:rFonts w:ascii="Helvetica" w:hAnsi="Helvetica"/>
          <w:b/>
          <w:i/>
          <w:sz w:val="20"/>
        </w:rPr>
        <w:t xml:space="preserve">  </w:t>
      </w:r>
      <w:r w:rsidRPr="00C66AA4">
        <w:rPr>
          <w:rFonts w:ascii="Helvetica" w:hAnsi="Helvetica"/>
          <w:b/>
          <w:i/>
          <w:sz w:val="20"/>
        </w:rPr>
        <w:t xml:space="preserve">Annually  </w:t>
      </w:r>
    </w:p>
    <w:p w14:paraId="5349E983" w14:textId="77777777" w:rsidR="00671BB8" w:rsidRPr="00C66AA4" w:rsidRDefault="00671BB8" w:rsidP="00671BB8">
      <w:pPr>
        <w:tabs>
          <w:tab w:val="left" w:pos="360"/>
          <w:tab w:val="left" w:pos="720"/>
          <w:tab w:val="left" w:pos="18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559019AF" w14:textId="77777777" w:rsidR="00671BB8" w:rsidRPr="00C66AA4" w:rsidRDefault="00671BB8" w:rsidP="00671BB8">
      <w:pPr>
        <w:tabs>
          <w:tab w:val="left" w:pos="360"/>
          <w:tab w:val="left" w:pos="720"/>
          <w:tab w:val="left" w:pos="18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 w:cs="Helvetica"/>
          <w:sz w:val="20"/>
        </w:rPr>
      </w:pPr>
      <w:r>
        <w:rPr>
          <w:rFonts w:ascii="Helvetica" w:hAnsi="Helvetica" w:cs="Helvetica"/>
          <w:sz w:val="20"/>
        </w:rPr>
        <w:t xml:space="preserve">Williston Basin School District 7 </w:t>
      </w:r>
      <w:r w:rsidRPr="00C66AA4">
        <w:rPr>
          <w:rFonts w:ascii="Helvetica" w:hAnsi="Helvetica" w:cs="Helvetica"/>
          <w:sz w:val="20"/>
        </w:rPr>
        <w:t>Board of Education</w:t>
      </w:r>
    </w:p>
    <w:p w14:paraId="14363946" w14:textId="77777777" w:rsidR="00671BB8" w:rsidRPr="00C66AA4" w:rsidRDefault="00671BB8" w:rsidP="00671BB8">
      <w:pPr>
        <w:tabs>
          <w:tab w:val="left" w:pos="360"/>
          <w:tab w:val="left" w:pos="720"/>
          <w:tab w:val="left" w:pos="18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7F3FFF14" w14:textId="77777777" w:rsidR="00671BB8" w:rsidRDefault="00671BB8" w:rsidP="00671BB8">
      <w:pPr>
        <w:tabs>
          <w:tab w:val="left" w:pos="360"/>
          <w:tab w:val="left" w:pos="720"/>
          <w:tab w:val="left" w:pos="18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  <w:r w:rsidRPr="00C66AA4">
        <w:rPr>
          <w:rFonts w:ascii="Helvetica" w:hAnsi="Helvetica"/>
          <w:sz w:val="20"/>
        </w:rPr>
        <w:t>AGI Aspen Group International LLC ©</w:t>
      </w:r>
    </w:p>
    <w:p w14:paraId="050F9972" w14:textId="0623D726" w:rsidR="00671BB8" w:rsidRPr="0026338B" w:rsidRDefault="00671BB8" w:rsidP="00671BB8">
      <w:pPr>
        <w:rPr>
          <w:rFonts w:ascii="Helvetica" w:hAnsi="Helvetica"/>
          <w:b/>
          <w:bCs/>
          <w:i/>
          <w:iCs/>
          <w:sz w:val="28"/>
          <w:szCs w:val="28"/>
        </w:rPr>
      </w:pPr>
      <w:r w:rsidRPr="0026338B">
        <w:rPr>
          <w:rFonts w:ascii="Helvetica" w:hAnsi="Helvetica"/>
          <w:b/>
          <w:bCs/>
          <w:i/>
          <w:iCs/>
          <w:sz w:val="28"/>
          <w:szCs w:val="28"/>
        </w:rPr>
        <w:lastRenderedPageBreak/>
        <w:t xml:space="preserve">Policy Type:  </w:t>
      </w:r>
      <w:r>
        <w:rPr>
          <w:rFonts w:ascii="Helvetica" w:hAnsi="Helvetica"/>
          <w:b/>
          <w:bCs/>
          <w:i/>
          <w:iCs/>
          <w:sz w:val="28"/>
          <w:szCs w:val="28"/>
        </w:rPr>
        <w:t>Results</w:t>
      </w:r>
      <w:r>
        <w:rPr>
          <w:rFonts w:ascii="Helvetica" w:hAnsi="Helvetica"/>
          <w:b/>
          <w:bCs/>
          <w:i/>
          <w:iCs/>
          <w:sz w:val="28"/>
          <w:szCs w:val="28"/>
        </w:rPr>
        <w:tab/>
      </w:r>
      <w:r>
        <w:rPr>
          <w:rFonts w:ascii="Helvetica" w:hAnsi="Helvetica"/>
          <w:b/>
          <w:bCs/>
          <w:i/>
          <w:iCs/>
          <w:sz w:val="28"/>
          <w:szCs w:val="28"/>
        </w:rPr>
        <w:tab/>
      </w:r>
      <w:r>
        <w:rPr>
          <w:rFonts w:ascii="Helvetica" w:hAnsi="Helvetica"/>
          <w:b/>
          <w:bCs/>
          <w:i/>
          <w:iCs/>
          <w:sz w:val="28"/>
          <w:szCs w:val="28"/>
        </w:rPr>
        <w:tab/>
      </w:r>
      <w:r>
        <w:rPr>
          <w:rFonts w:ascii="Helvetica" w:hAnsi="Helvetica"/>
          <w:b/>
          <w:bCs/>
          <w:i/>
          <w:iCs/>
          <w:sz w:val="28"/>
          <w:szCs w:val="28"/>
        </w:rPr>
        <w:tab/>
      </w:r>
      <w:r>
        <w:rPr>
          <w:rFonts w:ascii="Helvetica" w:hAnsi="Helvetica"/>
          <w:b/>
          <w:bCs/>
          <w:i/>
          <w:iCs/>
          <w:sz w:val="28"/>
          <w:szCs w:val="28"/>
        </w:rPr>
        <w:tab/>
      </w:r>
      <w:r>
        <w:rPr>
          <w:rFonts w:ascii="Helvetica" w:hAnsi="Helvetica"/>
          <w:b/>
          <w:bCs/>
          <w:i/>
          <w:iCs/>
          <w:sz w:val="28"/>
          <w:szCs w:val="28"/>
        </w:rPr>
        <w:tab/>
      </w:r>
      <w:r>
        <w:rPr>
          <w:rFonts w:ascii="Helvetica" w:hAnsi="Helvetica"/>
          <w:b/>
          <w:bCs/>
          <w:i/>
          <w:iCs/>
          <w:sz w:val="28"/>
          <w:szCs w:val="28"/>
        </w:rPr>
        <w:tab/>
      </w:r>
      <w:r>
        <w:rPr>
          <w:rFonts w:ascii="Helvetica" w:hAnsi="Helvetica"/>
          <w:b/>
          <w:bCs/>
          <w:i/>
          <w:iCs/>
          <w:sz w:val="28"/>
          <w:szCs w:val="28"/>
        </w:rPr>
        <w:tab/>
      </w:r>
      <w:r>
        <w:rPr>
          <w:rFonts w:ascii="Helvetica" w:hAnsi="Helvetica"/>
          <w:b/>
          <w:bCs/>
          <w:i/>
          <w:iCs/>
          <w:sz w:val="28"/>
          <w:szCs w:val="28"/>
        </w:rPr>
        <w:tab/>
        <w:t>R-4</w:t>
      </w:r>
    </w:p>
    <w:p w14:paraId="6F719C22" w14:textId="77777777" w:rsidR="00671BB8" w:rsidRDefault="00671BB8" w:rsidP="005C5BA8">
      <w:pPr>
        <w:tabs>
          <w:tab w:val="left" w:pos="2340"/>
        </w:tabs>
        <w:jc w:val="center"/>
        <w:rPr>
          <w:rFonts w:ascii="Helvetica" w:hAnsi="Helvetica"/>
          <w:b/>
          <w:sz w:val="28"/>
        </w:rPr>
      </w:pPr>
    </w:p>
    <w:p w14:paraId="606E5DC1" w14:textId="77777777" w:rsidR="00671BB8" w:rsidRDefault="00671BB8" w:rsidP="005C5BA8">
      <w:pPr>
        <w:tabs>
          <w:tab w:val="left" w:pos="2340"/>
        </w:tabs>
        <w:jc w:val="center"/>
        <w:rPr>
          <w:rFonts w:ascii="Helvetica" w:hAnsi="Helvetica"/>
          <w:b/>
          <w:sz w:val="28"/>
        </w:rPr>
      </w:pPr>
    </w:p>
    <w:p w14:paraId="2E9A7FD8" w14:textId="747FA874" w:rsidR="005C5BA8" w:rsidRDefault="005C5BA8" w:rsidP="005C5BA8">
      <w:pPr>
        <w:tabs>
          <w:tab w:val="left" w:pos="2340"/>
        </w:tabs>
        <w:jc w:val="center"/>
        <w:rPr>
          <w:rFonts w:ascii="Helvetica" w:hAnsi="Helvetica"/>
          <w:b/>
          <w:sz w:val="28"/>
        </w:rPr>
      </w:pPr>
      <w:r>
        <w:rPr>
          <w:rFonts w:ascii="Helvetica" w:hAnsi="Helvetica"/>
          <w:b/>
          <w:sz w:val="28"/>
        </w:rPr>
        <w:t>Involved Citizenship</w:t>
      </w:r>
    </w:p>
    <w:p w14:paraId="782757DC" w14:textId="77777777" w:rsidR="005C5BA8" w:rsidRDefault="005C5BA8" w:rsidP="005C5BA8">
      <w:pPr>
        <w:tabs>
          <w:tab w:val="left" w:pos="2340"/>
        </w:tabs>
        <w:jc w:val="center"/>
        <w:rPr>
          <w:rFonts w:ascii="Helvetica" w:hAnsi="Helvetica"/>
          <w:b/>
          <w:sz w:val="28"/>
        </w:rPr>
      </w:pPr>
    </w:p>
    <w:p w14:paraId="18627D53" w14:textId="77777777" w:rsidR="005C5BA8" w:rsidRPr="00537506" w:rsidRDefault="005C5BA8" w:rsidP="005C5BA8">
      <w:pPr>
        <w:rPr>
          <w:rFonts w:ascii="Helvetica" w:hAnsi="Helvetica" w:cs="Arial"/>
          <w:sz w:val="22"/>
          <w:szCs w:val="22"/>
        </w:rPr>
      </w:pPr>
      <w:r w:rsidRPr="00537506">
        <w:rPr>
          <w:rFonts w:ascii="Helvetica" w:hAnsi="Helvetica" w:cs="Arial"/>
          <w:sz w:val="22"/>
          <w:szCs w:val="22"/>
        </w:rPr>
        <w:t>Students will participate</w:t>
      </w:r>
      <w:r>
        <w:rPr>
          <w:rFonts w:ascii="Helvetica" w:hAnsi="Helvetica" w:cs="Arial"/>
          <w:sz w:val="22"/>
          <w:szCs w:val="22"/>
        </w:rPr>
        <w:t xml:space="preserve"> as </w:t>
      </w:r>
      <w:r w:rsidRPr="00537506">
        <w:rPr>
          <w:rFonts w:ascii="Helvetica" w:hAnsi="Helvetica" w:cs="Arial"/>
          <w:sz w:val="22"/>
          <w:szCs w:val="22"/>
        </w:rPr>
        <w:t xml:space="preserve">contributing citizens in </w:t>
      </w:r>
      <w:r>
        <w:rPr>
          <w:rFonts w:ascii="Helvetica" w:hAnsi="Helvetica" w:cs="Arial"/>
          <w:sz w:val="22"/>
          <w:szCs w:val="22"/>
        </w:rPr>
        <w:t>their l</w:t>
      </w:r>
      <w:r w:rsidRPr="00537506">
        <w:rPr>
          <w:rFonts w:ascii="Helvetica" w:hAnsi="Helvetica" w:cs="Arial"/>
          <w:sz w:val="22"/>
          <w:szCs w:val="22"/>
        </w:rPr>
        <w:t>ocal, state, national and global</w:t>
      </w:r>
      <w:r w:rsidRPr="00537506">
        <w:rPr>
          <w:rFonts w:ascii="Helvetica" w:hAnsi="Helvetica" w:cs="Arial"/>
          <w:b/>
          <w:bCs/>
          <w:sz w:val="22"/>
          <w:szCs w:val="22"/>
        </w:rPr>
        <w:t xml:space="preserve"> </w:t>
      </w:r>
      <w:r w:rsidRPr="00537506">
        <w:rPr>
          <w:rFonts w:ascii="Helvetica" w:hAnsi="Helvetica" w:cs="Arial"/>
          <w:sz w:val="22"/>
          <w:szCs w:val="22"/>
        </w:rPr>
        <w:t>communities.</w:t>
      </w:r>
      <w:r w:rsidRPr="00537506">
        <w:rPr>
          <w:rFonts w:ascii="Helvetica" w:hAnsi="Helvetica"/>
          <w:sz w:val="22"/>
          <w:szCs w:val="22"/>
        </w:rPr>
        <w:br/>
      </w:r>
      <w:r w:rsidRPr="00537506">
        <w:rPr>
          <w:rFonts w:ascii="Helvetica" w:hAnsi="Helvetica"/>
          <w:sz w:val="22"/>
          <w:szCs w:val="22"/>
        </w:rPr>
        <w:br/>
      </w:r>
      <w:r w:rsidRPr="00537506">
        <w:rPr>
          <w:rFonts w:ascii="Helvetica" w:hAnsi="Helvetica" w:cs="Arial"/>
          <w:sz w:val="22"/>
          <w:szCs w:val="22"/>
        </w:rPr>
        <w:t>Students will:</w:t>
      </w:r>
    </w:p>
    <w:p w14:paraId="156E89EF" w14:textId="77777777" w:rsidR="005C5BA8" w:rsidRPr="00537506" w:rsidRDefault="005C5BA8" w:rsidP="005C5BA8">
      <w:pPr>
        <w:rPr>
          <w:rFonts w:ascii="Helvetica" w:hAnsi="Helvetica"/>
          <w:sz w:val="22"/>
          <w:szCs w:val="22"/>
        </w:rPr>
      </w:pPr>
    </w:p>
    <w:p w14:paraId="4CAE52D1" w14:textId="77777777" w:rsidR="005C5BA8" w:rsidRPr="00537506" w:rsidRDefault="005C5BA8" w:rsidP="005C5BA8">
      <w:pPr>
        <w:numPr>
          <w:ilvl w:val="0"/>
          <w:numId w:val="21"/>
        </w:numPr>
        <w:tabs>
          <w:tab w:val="left" w:pos="360"/>
        </w:tabs>
        <w:ind w:left="360"/>
        <w:rPr>
          <w:rFonts w:ascii="Helvetica" w:hAnsi="Helvetica" w:cs="Arial"/>
          <w:sz w:val="22"/>
          <w:szCs w:val="22"/>
        </w:rPr>
      </w:pPr>
      <w:r w:rsidRPr="00537506">
        <w:rPr>
          <w:rFonts w:ascii="Helvetica" w:hAnsi="Helvetica" w:cs="Arial"/>
          <w:sz w:val="22"/>
          <w:szCs w:val="22"/>
        </w:rPr>
        <w:t>Understand and exercise the rights and responsibilities of citizenship in our democratic society.</w:t>
      </w:r>
    </w:p>
    <w:p w14:paraId="56ABF038" w14:textId="77777777" w:rsidR="005C5BA8" w:rsidRPr="00537506" w:rsidRDefault="005C5BA8" w:rsidP="005C5BA8">
      <w:pPr>
        <w:tabs>
          <w:tab w:val="left" w:pos="360"/>
        </w:tabs>
        <w:rPr>
          <w:rFonts w:ascii="Helvetica" w:hAnsi="Helvetica" w:cs="Arial"/>
          <w:sz w:val="22"/>
          <w:szCs w:val="22"/>
        </w:rPr>
      </w:pPr>
    </w:p>
    <w:p w14:paraId="1D2B7B73" w14:textId="77777777" w:rsidR="005C5BA8" w:rsidRPr="00B36DA1" w:rsidRDefault="005C5BA8" w:rsidP="005C5BA8">
      <w:pPr>
        <w:numPr>
          <w:ilvl w:val="0"/>
          <w:numId w:val="21"/>
        </w:numPr>
        <w:tabs>
          <w:tab w:val="left" w:pos="360"/>
        </w:tabs>
        <w:ind w:left="360"/>
        <w:rPr>
          <w:rFonts w:ascii="Helvetica" w:hAnsi="Helvetica" w:cs="Arial"/>
          <w:sz w:val="22"/>
          <w:szCs w:val="22"/>
        </w:rPr>
      </w:pPr>
      <w:r w:rsidRPr="00B36DA1">
        <w:rPr>
          <w:rFonts w:ascii="Helvetica" w:hAnsi="Helvetica" w:cs="Arial"/>
          <w:sz w:val="22"/>
          <w:szCs w:val="22"/>
        </w:rPr>
        <w:t>Volunteer time and talents for the common good.</w:t>
      </w:r>
    </w:p>
    <w:p w14:paraId="282B9BDB" w14:textId="77777777" w:rsidR="005C5BA8" w:rsidRPr="00537506" w:rsidRDefault="005C5BA8" w:rsidP="005C5BA8">
      <w:pPr>
        <w:tabs>
          <w:tab w:val="left" w:pos="360"/>
        </w:tabs>
        <w:rPr>
          <w:rFonts w:ascii="Helvetica" w:hAnsi="Helvetica" w:cs="Arial"/>
          <w:sz w:val="22"/>
          <w:szCs w:val="22"/>
        </w:rPr>
      </w:pPr>
    </w:p>
    <w:p w14:paraId="2C06F96D" w14:textId="77777777" w:rsidR="005C5BA8" w:rsidRPr="00537506" w:rsidRDefault="005C5BA8" w:rsidP="005C5BA8">
      <w:pPr>
        <w:numPr>
          <w:ilvl w:val="0"/>
          <w:numId w:val="21"/>
        </w:numPr>
        <w:tabs>
          <w:tab w:val="left" w:pos="360"/>
        </w:tabs>
        <w:ind w:left="360"/>
        <w:rPr>
          <w:rFonts w:ascii="Helvetica" w:hAnsi="Helvetica" w:cs="Arial"/>
          <w:sz w:val="22"/>
          <w:szCs w:val="22"/>
        </w:rPr>
      </w:pPr>
      <w:r w:rsidRPr="00537506">
        <w:rPr>
          <w:rFonts w:ascii="Helvetica" w:hAnsi="Helvetica" w:cs="Arial"/>
          <w:sz w:val="22"/>
          <w:szCs w:val="22"/>
        </w:rPr>
        <w:t>Apply the shared community values of empathy, honesty, respect, responsibility, compassion, self-discipline, perseverance, and charity.</w:t>
      </w:r>
    </w:p>
    <w:p w14:paraId="17B9C9E8" w14:textId="58AD7CEE" w:rsidR="005C5BA8" w:rsidRDefault="005C5BA8" w:rsidP="005C5BA8">
      <w:pPr>
        <w:spacing w:after="240" w:line="276" w:lineRule="auto"/>
        <w:rPr>
          <w:rFonts w:ascii="Helvetica" w:hAnsi="Helvetica"/>
          <w:sz w:val="22"/>
          <w:szCs w:val="22"/>
        </w:rPr>
      </w:pPr>
    </w:p>
    <w:p w14:paraId="699F1972" w14:textId="77777777" w:rsidR="00671BB8" w:rsidRDefault="00671BB8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7670227D" w14:textId="77777777" w:rsidR="00671BB8" w:rsidRDefault="00671BB8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518C0E9B" w14:textId="77777777" w:rsidR="00671BB8" w:rsidRDefault="00671BB8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317B6517" w14:textId="77777777" w:rsidR="00671BB8" w:rsidRDefault="00671BB8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27CFAEF4" w14:textId="77777777" w:rsidR="00671BB8" w:rsidRDefault="00671BB8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35A2AAE8" w14:textId="77777777" w:rsidR="00671BB8" w:rsidRDefault="00671BB8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1331634C" w14:textId="77777777" w:rsidR="00671BB8" w:rsidRDefault="00671BB8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6A23DEA8" w14:textId="77777777" w:rsidR="00671BB8" w:rsidRDefault="00671BB8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10A110CC" w14:textId="77777777" w:rsidR="00671BB8" w:rsidRDefault="00671BB8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4FE2D032" w14:textId="77777777" w:rsidR="00671BB8" w:rsidRDefault="00671BB8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52B904F3" w14:textId="77777777" w:rsidR="00671BB8" w:rsidRDefault="00671BB8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53AEA3EA" w14:textId="77777777" w:rsidR="00671BB8" w:rsidRDefault="00671BB8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58788B7C" w14:textId="77777777" w:rsidR="00671BB8" w:rsidRDefault="00671BB8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4C14D969" w14:textId="77777777" w:rsidR="00671BB8" w:rsidRDefault="00671BB8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39EFDB19" w14:textId="77777777" w:rsidR="00671BB8" w:rsidRDefault="00671BB8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5EFFCC70" w14:textId="77777777" w:rsidR="00671BB8" w:rsidRDefault="00671BB8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019D391D" w14:textId="77777777" w:rsidR="00671BB8" w:rsidRDefault="00671BB8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54EF7463" w14:textId="77777777" w:rsidR="00671BB8" w:rsidRDefault="00671BB8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137477A6" w14:textId="77777777" w:rsidR="00671BB8" w:rsidRDefault="00671BB8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198A8DD4" w14:textId="77777777" w:rsidR="00671BB8" w:rsidRDefault="00671BB8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218E22B4" w14:textId="77777777" w:rsidR="00671BB8" w:rsidRDefault="00671BB8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55299B80" w14:textId="64D611A7" w:rsidR="00671BB8" w:rsidRPr="00C66AA4" w:rsidRDefault="00671BB8" w:rsidP="00671BB8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  <w:r w:rsidRPr="00C66AA4">
        <w:rPr>
          <w:rFonts w:ascii="Helvetica" w:hAnsi="Helvetica"/>
          <w:sz w:val="20"/>
        </w:rPr>
        <w:t>Adopted:</w:t>
      </w:r>
    </w:p>
    <w:p w14:paraId="383F5372" w14:textId="77777777" w:rsidR="00671BB8" w:rsidRPr="00C66AA4" w:rsidRDefault="00671BB8" w:rsidP="00671BB8">
      <w:pPr>
        <w:tabs>
          <w:tab w:val="left" w:pos="270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b/>
          <w:i/>
          <w:sz w:val="20"/>
        </w:rPr>
      </w:pPr>
    </w:p>
    <w:p w14:paraId="7070FD00" w14:textId="0D28F05C" w:rsidR="00671BB8" w:rsidRPr="00C66AA4" w:rsidRDefault="00671BB8" w:rsidP="00671BB8">
      <w:pPr>
        <w:tabs>
          <w:tab w:val="left" w:pos="270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b/>
          <w:i/>
          <w:sz w:val="20"/>
        </w:rPr>
      </w:pPr>
      <w:r w:rsidRPr="00C66AA4">
        <w:rPr>
          <w:rFonts w:ascii="Helvetica" w:hAnsi="Helvetica"/>
          <w:b/>
          <w:i/>
          <w:sz w:val="20"/>
        </w:rPr>
        <w:t>Monitoring Method:</w:t>
      </w:r>
      <w:r w:rsidR="00490E8D">
        <w:rPr>
          <w:rFonts w:ascii="Helvetica" w:hAnsi="Helvetica"/>
          <w:b/>
          <w:i/>
          <w:sz w:val="20"/>
        </w:rPr>
        <w:t xml:space="preserve"> Internal Report</w:t>
      </w:r>
      <w:r w:rsidRPr="00C66AA4">
        <w:rPr>
          <w:rFonts w:ascii="Helvetica" w:hAnsi="Helvetica"/>
          <w:b/>
          <w:i/>
          <w:sz w:val="20"/>
        </w:rPr>
        <w:tab/>
      </w:r>
    </w:p>
    <w:p w14:paraId="39A6D8DE" w14:textId="277FF819" w:rsidR="00671BB8" w:rsidRPr="00C66AA4" w:rsidRDefault="00671BB8" w:rsidP="00671BB8">
      <w:pPr>
        <w:tabs>
          <w:tab w:val="left" w:pos="270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b/>
          <w:i/>
          <w:sz w:val="20"/>
        </w:rPr>
      </w:pPr>
      <w:r w:rsidRPr="00C66AA4">
        <w:rPr>
          <w:rFonts w:ascii="Helvetica" w:hAnsi="Helvetica"/>
          <w:b/>
          <w:i/>
          <w:sz w:val="20"/>
        </w:rPr>
        <w:t>Monitoring Frequency:</w:t>
      </w:r>
      <w:r w:rsidR="000102F1">
        <w:rPr>
          <w:rFonts w:ascii="Helvetica" w:hAnsi="Helvetica"/>
          <w:b/>
          <w:i/>
          <w:sz w:val="20"/>
        </w:rPr>
        <w:t xml:space="preserve">  </w:t>
      </w:r>
      <w:r w:rsidRPr="00C66AA4">
        <w:rPr>
          <w:rFonts w:ascii="Helvetica" w:hAnsi="Helvetica"/>
          <w:b/>
          <w:i/>
          <w:sz w:val="20"/>
        </w:rPr>
        <w:t xml:space="preserve">Annually  </w:t>
      </w:r>
    </w:p>
    <w:p w14:paraId="50DA9DD4" w14:textId="77777777" w:rsidR="00671BB8" w:rsidRPr="00C66AA4" w:rsidRDefault="00671BB8" w:rsidP="00671BB8">
      <w:pPr>
        <w:tabs>
          <w:tab w:val="left" w:pos="360"/>
          <w:tab w:val="left" w:pos="720"/>
          <w:tab w:val="left" w:pos="18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6DE5BE68" w14:textId="77777777" w:rsidR="00671BB8" w:rsidRPr="00C66AA4" w:rsidRDefault="00671BB8" w:rsidP="00671BB8">
      <w:pPr>
        <w:tabs>
          <w:tab w:val="left" w:pos="360"/>
          <w:tab w:val="left" w:pos="720"/>
          <w:tab w:val="left" w:pos="18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 w:cs="Helvetica"/>
          <w:sz w:val="20"/>
        </w:rPr>
      </w:pPr>
      <w:r>
        <w:rPr>
          <w:rFonts w:ascii="Helvetica" w:hAnsi="Helvetica" w:cs="Helvetica"/>
          <w:sz w:val="20"/>
        </w:rPr>
        <w:t xml:space="preserve">Williston Basin School District 7 </w:t>
      </w:r>
      <w:r w:rsidRPr="00C66AA4">
        <w:rPr>
          <w:rFonts w:ascii="Helvetica" w:hAnsi="Helvetica" w:cs="Helvetica"/>
          <w:sz w:val="20"/>
        </w:rPr>
        <w:t>Board of Education</w:t>
      </w:r>
    </w:p>
    <w:p w14:paraId="21C6874E" w14:textId="77777777" w:rsidR="00671BB8" w:rsidRPr="00C66AA4" w:rsidRDefault="00671BB8" w:rsidP="00671BB8">
      <w:pPr>
        <w:tabs>
          <w:tab w:val="left" w:pos="360"/>
          <w:tab w:val="left" w:pos="720"/>
          <w:tab w:val="left" w:pos="18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</w:p>
    <w:p w14:paraId="584187FD" w14:textId="77777777" w:rsidR="00671BB8" w:rsidRDefault="00671BB8" w:rsidP="00671BB8">
      <w:pPr>
        <w:tabs>
          <w:tab w:val="left" w:pos="360"/>
          <w:tab w:val="left" w:pos="720"/>
          <w:tab w:val="left" w:pos="18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Helvetica" w:hAnsi="Helvetica"/>
          <w:sz w:val="20"/>
        </w:rPr>
      </w:pPr>
      <w:r w:rsidRPr="00C66AA4">
        <w:rPr>
          <w:rFonts w:ascii="Helvetica" w:hAnsi="Helvetica"/>
          <w:sz w:val="20"/>
        </w:rPr>
        <w:t>AGI Aspen Group International LLC ©</w:t>
      </w:r>
    </w:p>
    <w:p w14:paraId="0BCA954E" w14:textId="77777777" w:rsidR="00664FEC" w:rsidRPr="003F1501" w:rsidRDefault="00664FEC" w:rsidP="005C5BA8">
      <w:pPr>
        <w:rPr>
          <w:rFonts w:ascii="Helvetica" w:hAnsi="Helvetica"/>
          <w:sz w:val="22"/>
          <w:szCs w:val="22"/>
        </w:rPr>
      </w:pPr>
    </w:p>
    <w:sectPr w:rsidR="00664FEC" w:rsidRPr="003F1501" w:rsidSect="0026338B">
      <w:headerReference w:type="even" r:id="rId7"/>
      <w:pgSz w:w="12240" w:h="15840"/>
      <w:pgMar w:top="1440" w:right="1440" w:bottom="1440" w:left="1440" w:header="14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3A7AD" w14:textId="77777777" w:rsidR="00AC6180" w:rsidRDefault="00AC6180" w:rsidP="00FC44D1">
      <w:r>
        <w:separator/>
      </w:r>
    </w:p>
  </w:endnote>
  <w:endnote w:type="continuationSeparator" w:id="0">
    <w:p w14:paraId="07A03EAB" w14:textId="77777777" w:rsidR="00AC6180" w:rsidRDefault="00AC6180" w:rsidP="00FC4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3AC97" w14:textId="77777777" w:rsidR="00AC6180" w:rsidRDefault="00AC6180" w:rsidP="00FC44D1">
      <w:r>
        <w:separator/>
      </w:r>
    </w:p>
  </w:footnote>
  <w:footnote w:type="continuationSeparator" w:id="0">
    <w:p w14:paraId="76DAE8B1" w14:textId="77777777" w:rsidR="00AC6180" w:rsidRDefault="00AC6180" w:rsidP="00FC4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480833079"/>
      <w:docPartObj>
        <w:docPartGallery w:val="Page Numbers (Top of Page)"/>
        <w:docPartUnique/>
      </w:docPartObj>
    </w:sdtPr>
    <w:sdtContent>
      <w:p w14:paraId="5504C07F" w14:textId="350675B7" w:rsidR="005C5BA8" w:rsidRDefault="005C5BA8" w:rsidP="00592ADF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0CD0172" w14:textId="77777777" w:rsidR="005C5BA8" w:rsidRDefault="005C5BA8" w:rsidP="005C5BA8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64E03"/>
    <w:multiLevelType w:val="hybridMultilevel"/>
    <w:tmpl w:val="4790ED0A"/>
    <w:lvl w:ilvl="0" w:tplc="BAAE42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75C22"/>
    <w:multiLevelType w:val="hybridMultilevel"/>
    <w:tmpl w:val="E0AE35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D63CC"/>
    <w:multiLevelType w:val="hybridMultilevel"/>
    <w:tmpl w:val="D86671F6"/>
    <w:lvl w:ilvl="0" w:tplc="160408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4DE5C84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63D91"/>
    <w:multiLevelType w:val="hybridMultilevel"/>
    <w:tmpl w:val="6C4AC96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214723"/>
    <w:multiLevelType w:val="hybridMultilevel"/>
    <w:tmpl w:val="3BBABBAE"/>
    <w:lvl w:ilvl="0" w:tplc="C1F8D9C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72871"/>
    <w:multiLevelType w:val="hybridMultilevel"/>
    <w:tmpl w:val="53266614"/>
    <w:lvl w:ilvl="0" w:tplc="841CAE76">
      <w:start w:val="1"/>
      <w:numFmt w:val="decimal"/>
      <w:lvlText w:val="2.%1"/>
      <w:lvlJc w:val="left"/>
      <w:pPr>
        <w:ind w:left="432" w:hanging="432"/>
      </w:pPr>
      <w:rPr>
        <w:rFonts w:hint="default"/>
      </w:rPr>
    </w:lvl>
    <w:lvl w:ilvl="1" w:tplc="9840357C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D4AB2"/>
    <w:multiLevelType w:val="hybridMultilevel"/>
    <w:tmpl w:val="978202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B30C1"/>
    <w:multiLevelType w:val="hybridMultilevel"/>
    <w:tmpl w:val="47DAE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4956D7"/>
    <w:multiLevelType w:val="hybridMultilevel"/>
    <w:tmpl w:val="59E87AEE"/>
    <w:lvl w:ilvl="0" w:tplc="841CAE76">
      <w:start w:val="1"/>
      <w:numFmt w:val="decimal"/>
      <w:lvlText w:val="2.%1"/>
      <w:lvlJc w:val="left"/>
      <w:pPr>
        <w:ind w:left="432" w:hanging="432"/>
      </w:pPr>
      <w:rPr>
        <w:rFonts w:hint="default"/>
      </w:rPr>
    </w:lvl>
    <w:lvl w:ilvl="1" w:tplc="98F434E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C675C3"/>
    <w:multiLevelType w:val="hybridMultilevel"/>
    <w:tmpl w:val="E0AE35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559B2"/>
    <w:multiLevelType w:val="hybridMultilevel"/>
    <w:tmpl w:val="92402274"/>
    <w:lvl w:ilvl="0" w:tplc="C1F8D9C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98F434E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9C1ACE"/>
    <w:multiLevelType w:val="hybridMultilevel"/>
    <w:tmpl w:val="0374DE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3257FA"/>
    <w:multiLevelType w:val="hybridMultilevel"/>
    <w:tmpl w:val="8F2CF6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35EA7"/>
    <w:multiLevelType w:val="multilevel"/>
    <w:tmpl w:val="44C8254C"/>
    <w:numStyleLink w:val="ImportedStyle1"/>
  </w:abstractNum>
  <w:abstractNum w:abstractNumId="14" w15:restartNumberingAfterBreak="0">
    <w:nsid w:val="4AC4107D"/>
    <w:multiLevelType w:val="multilevel"/>
    <w:tmpl w:val="44C8254C"/>
    <w:styleLink w:val="ImportedStyle1"/>
    <w:lvl w:ilvl="0">
      <w:start w:val="1"/>
      <w:numFmt w:val="decimal"/>
      <w:lvlText w:val="%1."/>
      <w:lvlJc w:val="left"/>
      <w:pPr>
        <w:tabs>
          <w:tab w:val="num" w:pos="510"/>
          <w:tab w:val="left" w:pos="854"/>
          <w:tab w:val="left" w:pos="855"/>
        </w:tabs>
        <w:ind w:left="360" w:hanging="2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30303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855"/>
        </w:tabs>
        <w:ind w:left="704" w:hanging="55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30303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004"/>
        </w:tabs>
        <w:ind w:left="854" w:hanging="4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30303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tabs>
          <w:tab w:val="left" w:pos="854"/>
          <w:tab w:val="left" w:pos="855"/>
        </w:tabs>
        <w:ind w:left="854" w:hanging="25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30303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tabs>
          <w:tab w:val="left" w:pos="854"/>
          <w:tab w:val="left" w:pos="855"/>
        </w:tabs>
        <w:ind w:left="854" w:hanging="1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30303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854"/>
          <w:tab w:val="left" w:pos="855"/>
        </w:tabs>
        <w:ind w:left="144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30303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tabs>
          <w:tab w:val="left" w:pos="854"/>
          <w:tab w:val="left" w:pos="855"/>
        </w:tabs>
        <w:ind w:left="1440" w:hanging="3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30303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854"/>
          <w:tab w:val="left" w:pos="855"/>
        </w:tabs>
        <w:ind w:left="14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30303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tabs>
          <w:tab w:val="left" w:pos="854"/>
          <w:tab w:val="left" w:pos="855"/>
        </w:tabs>
        <w:ind w:left="1440" w:hanging="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30303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4FE41330"/>
    <w:multiLevelType w:val="hybridMultilevel"/>
    <w:tmpl w:val="8196E88E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6" w15:restartNumberingAfterBreak="0">
    <w:nsid w:val="51957FAE"/>
    <w:multiLevelType w:val="hybridMultilevel"/>
    <w:tmpl w:val="0E08B8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7319C5"/>
    <w:multiLevelType w:val="multilevel"/>
    <w:tmpl w:val="493AAC94"/>
    <w:styleLink w:val="CurrentList1"/>
    <w:lvl w:ilvl="0">
      <w:start w:val="1"/>
      <w:numFmt w:val="decimal"/>
      <w:lvlText w:val="2.%1"/>
      <w:lvlJc w:val="left"/>
      <w:pPr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862199"/>
    <w:multiLevelType w:val="hybridMultilevel"/>
    <w:tmpl w:val="1A3E3BFC"/>
    <w:lvl w:ilvl="0" w:tplc="A3EE7C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4A12FE7"/>
    <w:multiLevelType w:val="hybridMultilevel"/>
    <w:tmpl w:val="6ACA26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895236"/>
    <w:multiLevelType w:val="hybridMultilevel"/>
    <w:tmpl w:val="493AAC94"/>
    <w:lvl w:ilvl="0" w:tplc="841CAE76">
      <w:start w:val="1"/>
      <w:numFmt w:val="decimal"/>
      <w:lvlText w:val="2.%1"/>
      <w:lvlJc w:val="left"/>
      <w:pPr>
        <w:ind w:left="432" w:hanging="432"/>
      </w:pPr>
      <w:rPr>
        <w:rFonts w:hint="default"/>
      </w:rPr>
    </w:lvl>
    <w:lvl w:ilvl="1" w:tplc="A4DE5C84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6221C"/>
    <w:multiLevelType w:val="hybridMultilevel"/>
    <w:tmpl w:val="AC0828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F77506C"/>
    <w:multiLevelType w:val="hybridMultilevel"/>
    <w:tmpl w:val="0D245B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3461908">
    <w:abstractNumId w:val="12"/>
  </w:num>
  <w:num w:numId="2" w16cid:durableId="845021820">
    <w:abstractNumId w:val="11"/>
  </w:num>
  <w:num w:numId="3" w16cid:durableId="1814442692">
    <w:abstractNumId w:val="7"/>
  </w:num>
  <w:num w:numId="4" w16cid:durableId="1800761618">
    <w:abstractNumId w:val="4"/>
  </w:num>
  <w:num w:numId="5" w16cid:durableId="1793359249">
    <w:abstractNumId w:val="10"/>
  </w:num>
  <w:num w:numId="6" w16cid:durableId="2070423692">
    <w:abstractNumId w:val="9"/>
  </w:num>
  <w:num w:numId="7" w16cid:durableId="1965189106">
    <w:abstractNumId w:val="8"/>
  </w:num>
  <w:num w:numId="8" w16cid:durableId="2015722054">
    <w:abstractNumId w:val="5"/>
  </w:num>
  <w:num w:numId="9" w16cid:durableId="1482648435">
    <w:abstractNumId w:val="20"/>
  </w:num>
  <w:num w:numId="10" w16cid:durableId="286158268">
    <w:abstractNumId w:val="0"/>
  </w:num>
  <w:num w:numId="11" w16cid:durableId="455370737">
    <w:abstractNumId w:val="22"/>
  </w:num>
  <w:num w:numId="12" w16cid:durableId="459570381">
    <w:abstractNumId w:val="1"/>
  </w:num>
  <w:num w:numId="13" w16cid:durableId="692920023">
    <w:abstractNumId w:val="6"/>
  </w:num>
  <w:num w:numId="14" w16cid:durableId="191693432">
    <w:abstractNumId w:val="2"/>
  </w:num>
  <w:num w:numId="15" w16cid:durableId="1068648942">
    <w:abstractNumId w:val="14"/>
  </w:num>
  <w:num w:numId="16" w16cid:durableId="1990018583">
    <w:abstractNumId w:val="13"/>
  </w:num>
  <w:num w:numId="17" w16cid:durableId="2075737642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510"/>
          </w:tabs>
          <w:ind w:left="360" w:hanging="2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3030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864" w:hanging="70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3030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864" w:hanging="5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3030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2.%3.%4."/>
        <w:lvlJc w:val="left"/>
        <w:pPr>
          <w:ind w:left="864" w:hanging="40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3030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2.%3.%4.%5."/>
        <w:lvlJc w:val="left"/>
        <w:pPr>
          <w:ind w:left="864" w:hanging="2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3030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2.%3.%4.%5.%6."/>
        <w:lvlJc w:val="left"/>
        <w:pPr>
          <w:ind w:left="1443" w:hanging="6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3030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2.%3.%4.%5.%6.%7."/>
        <w:lvlJc w:val="left"/>
        <w:pPr>
          <w:ind w:left="1443" w:hanging="5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3030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2.%3.%4.%5.%6.%7.%8."/>
        <w:lvlJc w:val="left"/>
        <w:pPr>
          <w:ind w:left="1443" w:hanging="3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3030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2.%3.%4.%5.%6.%7.%8.%9."/>
        <w:lvlJc w:val="left"/>
        <w:pPr>
          <w:ind w:left="1443" w:hanging="2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30303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 w16cid:durableId="355234611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510"/>
          </w:tabs>
          <w:ind w:left="360" w:hanging="2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3030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862"/>
            <w:tab w:val="left" w:pos="863"/>
          </w:tabs>
          <w:ind w:left="872" w:hanging="70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3030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862"/>
            <w:tab w:val="left" w:pos="863"/>
          </w:tabs>
          <w:ind w:left="872" w:hanging="55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3030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2.%3.%4."/>
        <w:lvlJc w:val="left"/>
        <w:pPr>
          <w:tabs>
            <w:tab w:val="left" w:pos="862"/>
            <w:tab w:val="left" w:pos="863"/>
          </w:tabs>
          <w:ind w:left="872" w:hanging="40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3030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2.%3.%4.%5."/>
        <w:lvlJc w:val="left"/>
        <w:pPr>
          <w:tabs>
            <w:tab w:val="left" w:pos="862"/>
            <w:tab w:val="left" w:pos="863"/>
          </w:tabs>
          <w:ind w:left="872" w:hanging="25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3030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2.%3.%4.%5.%6."/>
        <w:lvlJc w:val="left"/>
        <w:pPr>
          <w:tabs>
            <w:tab w:val="left" w:pos="862"/>
            <w:tab w:val="left" w:pos="863"/>
          </w:tabs>
          <w:ind w:left="1450" w:hanging="68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3030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2.%3.%4.%5.%6.%7."/>
        <w:lvlJc w:val="left"/>
        <w:pPr>
          <w:tabs>
            <w:tab w:val="left" w:pos="862"/>
            <w:tab w:val="left" w:pos="863"/>
          </w:tabs>
          <w:ind w:left="1450" w:hanging="53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3030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2.%3.%4.%5.%6.%7.%8."/>
        <w:lvlJc w:val="left"/>
        <w:pPr>
          <w:tabs>
            <w:tab w:val="left" w:pos="862"/>
            <w:tab w:val="left" w:pos="863"/>
          </w:tabs>
          <w:ind w:left="1450" w:hanging="38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3030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2.%3.%4.%5.%6.%7.%8.%9."/>
        <w:lvlJc w:val="left"/>
        <w:pPr>
          <w:tabs>
            <w:tab w:val="left" w:pos="862"/>
            <w:tab w:val="left" w:pos="863"/>
          </w:tabs>
          <w:ind w:left="1450" w:hanging="23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30303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" w16cid:durableId="566765399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510"/>
          </w:tabs>
          <w:ind w:left="360" w:hanging="2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3030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871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3030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871" w:hanging="5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3030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2.%3.%4."/>
        <w:lvlJc w:val="left"/>
        <w:pPr>
          <w:ind w:left="871" w:hanging="4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3030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2.%3.%4.%5."/>
        <w:lvlJc w:val="left"/>
        <w:pPr>
          <w:ind w:left="871" w:hanging="2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3030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2.%3.%4.%5.%6."/>
        <w:lvlJc w:val="left"/>
        <w:pPr>
          <w:ind w:left="1442" w:hanging="67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3030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2.%3.%4.%5.%6.%7."/>
        <w:lvlJc w:val="left"/>
        <w:pPr>
          <w:ind w:left="1442" w:hanging="52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3030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2.%3.%4.%5.%6.%7.%8."/>
        <w:lvlJc w:val="left"/>
        <w:pPr>
          <w:ind w:left="1442" w:hanging="37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3030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2.%3.%4.%5.%6.%7.%8.%9."/>
        <w:lvlJc w:val="left"/>
        <w:pPr>
          <w:ind w:left="1442" w:hanging="22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30303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 w16cid:durableId="623582327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510"/>
          </w:tabs>
          <w:ind w:left="360" w:hanging="2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3030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left" w:pos="120"/>
            <w:tab w:val="left" w:pos="120"/>
          </w:tabs>
          <w:ind w:left="872" w:hanging="6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3030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left" w:pos="120"/>
            <w:tab w:val="left" w:pos="120"/>
          </w:tabs>
          <w:ind w:left="872" w:hanging="54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3030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2.%3.%4."/>
        <w:lvlJc w:val="left"/>
        <w:pPr>
          <w:tabs>
            <w:tab w:val="left" w:pos="120"/>
            <w:tab w:val="left" w:pos="120"/>
          </w:tabs>
          <w:ind w:left="872" w:hanging="3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3030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2.%3.%4.%5."/>
        <w:lvlJc w:val="left"/>
        <w:pPr>
          <w:tabs>
            <w:tab w:val="left" w:pos="120"/>
            <w:tab w:val="left" w:pos="120"/>
          </w:tabs>
          <w:ind w:left="872" w:hanging="24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3030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2.%3.%4.%5.%6."/>
        <w:lvlJc w:val="left"/>
        <w:pPr>
          <w:tabs>
            <w:tab w:val="left" w:pos="120"/>
            <w:tab w:val="left" w:pos="120"/>
          </w:tabs>
          <w:ind w:left="1443" w:hanging="66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3030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2.%3.%4.%5.%6.%7."/>
        <w:lvlJc w:val="left"/>
        <w:pPr>
          <w:tabs>
            <w:tab w:val="left" w:pos="120"/>
            <w:tab w:val="left" w:pos="120"/>
          </w:tabs>
          <w:ind w:left="1443" w:hanging="5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3030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2.%3.%4.%5.%6.%7.%8."/>
        <w:lvlJc w:val="left"/>
        <w:pPr>
          <w:tabs>
            <w:tab w:val="left" w:pos="120"/>
            <w:tab w:val="left" w:pos="120"/>
          </w:tabs>
          <w:ind w:left="1443" w:hanging="36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3030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2.%3.%4.%5.%6.%7.%8.%9."/>
        <w:lvlJc w:val="left"/>
        <w:pPr>
          <w:tabs>
            <w:tab w:val="left" w:pos="120"/>
            <w:tab w:val="left" w:pos="120"/>
          </w:tabs>
          <w:ind w:left="1443" w:hanging="2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30303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 w16cid:durableId="457646738">
    <w:abstractNumId w:val="19"/>
  </w:num>
  <w:num w:numId="22" w16cid:durableId="781922642">
    <w:abstractNumId w:val="18"/>
  </w:num>
  <w:num w:numId="23" w16cid:durableId="1683312127">
    <w:abstractNumId w:val="16"/>
  </w:num>
  <w:num w:numId="24" w16cid:durableId="955525342">
    <w:abstractNumId w:val="3"/>
  </w:num>
  <w:num w:numId="25" w16cid:durableId="203372823">
    <w:abstractNumId w:val="21"/>
  </w:num>
  <w:num w:numId="26" w16cid:durableId="1603414109">
    <w:abstractNumId w:val="17"/>
  </w:num>
  <w:num w:numId="27" w16cid:durableId="58283806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942"/>
    <w:rsid w:val="000102F1"/>
    <w:rsid w:val="0001694B"/>
    <w:rsid w:val="00023B5A"/>
    <w:rsid w:val="00086D3E"/>
    <w:rsid w:val="00087D7D"/>
    <w:rsid w:val="000A6B18"/>
    <w:rsid w:val="000F1FD5"/>
    <w:rsid w:val="000F6ACF"/>
    <w:rsid w:val="0014229E"/>
    <w:rsid w:val="001C4D82"/>
    <w:rsid w:val="001D690A"/>
    <w:rsid w:val="002054C1"/>
    <w:rsid w:val="0023330E"/>
    <w:rsid w:val="0026338B"/>
    <w:rsid w:val="00287B64"/>
    <w:rsid w:val="002B52B2"/>
    <w:rsid w:val="002D2B9C"/>
    <w:rsid w:val="0030307B"/>
    <w:rsid w:val="00336CE3"/>
    <w:rsid w:val="003864CD"/>
    <w:rsid w:val="003D52EE"/>
    <w:rsid w:val="003F1501"/>
    <w:rsid w:val="004146B5"/>
    <w:rsid w:val="00464EF4"/>
    <w:rsid w:val="00490E8D"/>
    <w:rsid w:val="004A1641"/>
    <w:rsid w:val="004B7BC2"/>
    <w:rsid w:val="00510E2C"/>
    <w:rsid w:val="00537506"/>
    <w:rsid w:val="00571A13"/>
    <w:rsid w:val="0058236A"/>
    <w:rsid w:val="005915DF"/>
    <w:rsid w:val="005A16F3"/>
    <w:rsid w:val="005C0535"/>
    <w:rsid w:val="005C5BA8"/>
    <w:rsid w:val="005C6CD1"/>
    <w:rsid w:val="0066302E"/>
    <w:rsid w:val="00664FEC"/>
    <w:rsid w:val="00671BB8"/>
    <w:rsid w:val="00676B12"/>
    <w:rsid w:val="00680F22"/>
    <w:rsid w:val="006A62F2"/>
    <w:rsid w:val="006B010F"/>
    <w:rsid w:val="006B51E9"/>
    <w:rsid w:val="006C72F8"/>
    <w:rsid w:val="006F0B6E"/>
    <w:rsid w:val="00716994"/>
    <w:rsid w:val="00724CD0"/>
    <w:rsid w:val="00777395"/>
    <w:rsid w:val="00782808"/>
    <w:rsid w:val="0079713F"/>
    <w:rsid w:val="007B6B8F"/>
    <w:rsid w:val="007D7954"/>
    <w:rsid w:val="007D7E3D"/>
    <w:rsid w:val="0080316C"/>
    <w:rsid w:val="00866A03"/>
    <w:rsid w:val="008C4F13"/>
    <w:rsid w:val="008F2B42"/>
    <w:rsid w:val="00961E03"/>
    <w:rsid w:val="009E6C81"/>
    <w:rsid w:val="00A00BF3"/>
    <w:rsid w:val="00A061C4"/>
    <w:rsid w:val="00A56337"/>
    <w:rsid w:val="00A87CF7"/>
    <w:rsid w:val="00A95433"/>
    <w:rsid w:val="00AA048A"/>
    <w:rsid w:val="00AA151F"/>
    <w:rsid w:val="00AC6180"/>
    <w:rsid w:val="00AD0AF1"/>
    <w:rsid w:val="00B36DA1"/>
    <w:rsid w:val="00B96C75"/>
    <w:rsid w:val="00BA4415"/>
    <w:rsid w:val="00BA6B93"/>
    <w:rsid w:val="00BB7800"/>
    <w:rsid w:val="00BE18D5"/>
    <w:rsid w:val="00BE1BF8"/>
    <w:rsid w:val="00BF4C6B"/>
    <w:rsid w:val="00C0051E"/>
    <w:rsid w:val="00C42175"/>
    <w:rsid w:val="00D14F72"/>
    <w:rsid w:val="00D23DBC"/>
    <w:rsid w:val="00D40A3C"/>
    <w:rsid w:val="00D62942"/>
    <w:rsid w:val="00D85839"/>
    <w:rsid w:val="00D97A84"/>
    <w:rsid w:val="00DA1C15"/>
    <w:rsid w:val="00DA4061"/>
    <w:rsid w:val="00DC0077"/>
    <w:rsid w:val="00E0383C"/>
    <w:rsid w:val="00E05EFB"/>
    <w:rsid w:val="00E143AE"/>
    <w:rsid w:val="00E2427F"/>
    <w:rsid w:val="00E25F58"/>
    <w:rsid w:val="00E51DF7"/>
    <w:rsid w:val="00E657D4"/>
    <w:rsid w:val="00F4664B"/>
    <w:rsid w:val="00F606EE"/>
    <w:rsid w:val="00FC44D1"/>
    <w:rsid w:val="00FD4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7198B"/>
  <w15:chartTrackingRefBased/>
  <w15:docId w15:val="{0A7B7E56-05B7-544F-9122-D963D7D6D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4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4D1"/>
  </w:style>
  <w:style w:type="paragraph" w:styleId="Footer">
    <w:name w:val="footer"/>
    <w:basedOn w:val="Normal"/>
    <w:link w:val="FooterChar"/>
    <w:uiPriority w:val="99"/>
    <w:unhideWhenUsed/>
    <w:rsid w:val="00FC44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4D1"/>
  </w:style>
  <w:style w:type="paragraph" w:styleId="ListParagraph">
    <w:name w:val="List Paragraph"/>
    <w:basedOn w:val="Normal"/>
    <w:uiPriority w:val="34"/>
    <w:qFormat/>
    <w:rsid w:val="00FC44D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061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61C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61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61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61C4"/>
    <w:rPr>
      <w:b/>
      <w:bCs/>
      <w:sz w:val="20"/>
      <w:szCs w:val="20"/>
    </w:rPr>
  </w:style>
  <w:style w:type="paragraph" w:customStyle="1" w:styleId="Body">
    <w:name w:val="Body"/>
    <w:rsid w:val="00E143A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rsid w:val="00E143AE"/>
    <w:pPr>
      <w:numPr>
        <w:numId w:val="15"/>
      </w:numPr>
    </w:pPr>
  </w:style>
  <w:style w:type="character" w:styleId="PageNumber">
    <w:name w:val="page number"/>
    <w:basedOn w:val="DefaultParagraphFont"/>
    <w:uiPriority w:val="99"/>
    <w:semiHidden/>
    <w:unhideWhenUsed/>
    <w:rsid w:val="006B51E9"/>
  </w:style>
  <w:style w:type="numbering" w:customStyle="1" w:styleId="CurrentList1">
    <w:name w:val="Current List1"/>
    <w:uiPriority w:val="99"/>
    <w:rsid w:val="004B7BC2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2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1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5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15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67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0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79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9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02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ginger/Library/Group%20Containers/UBF8T346G9.Office/User%20Content.localized/Templates.localized/Results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Results Template.dotx</Template>
  <TotalTime>3</TotalTime>
  <Pages>4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 - 2</vt:lpstr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 - 2</dc:title>
  <dc:subject/>
  <dc:creator>Ginger Hopkins</dc:creator>
  <cp:keywords/>
  <dc:description/>
  <cp:lastModifiedBy>Randy Quinn</cp:lastModifiedBy>
  <cp:revision>3</cp:revision>
  <cp:lastPrinted>2023-05-19T16:53:00Z</cp:lastPrinted>
  <dcterms:created xsi:type="dcterms:W3CDTF">2023-06-01T18:03:00Z</dcterms:created>
  <dcterms:modified xsi:type="dcterms:W3CDTF">2023-06-17T17:37:00Z</dcterms:modified>
</cp:coreProperties>
</file>